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C33140" w14:textId="77777777" w:rsidR="008F4DFA" w:rsidRDefault="008F4DFA" w:rsidP="004F7FF0">
      <w:r>
        <w:rPr>
          <w:noProof/>
          <w:lang w:eastAsia="de-DE"/>
        </w:rPr>
        <mc:AlternateContent>
          <mc:Choice Requires="wps">
            <w:drawing>
              <wp:anchor distT="45720" distB="45720" distL="114300" distR="114300" simplePos="0" relativeHeight="251658240" behindDoc="1" locked="0" layoutInCell="1" allowOverlap="1" wp14:anchorId="07F121D4" wp14:editId="6C772115">
                <wp:simplePos x="0" y="0"/>
                <wp:positionH relativeFrom="column">
                  <wp:posOffset>-37236</wp:posOffset>
                </wp:positionH>
                <wp:positionV relativeFrom="page">
                  <wp:posOffset>1858061</wp:posOffset>
                </wp:positionV>
                <wp:extent cx="5838825" cy="987552"/>
                <wp:effectExtent l="0" t="0" r="9525" b="3175"/>
                <wp:wrapNone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8825" cy="98755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E2838F" w14:textId="77777777" w:rsidR="004F7FF0" w:rsidRPr="00D45057" w:rsidRDefault="00F030E7" w:rsidP="004F7FF0">
                            <w:pPr>
                              <w:pStyle w:val="Titelzeile"/>
                            </w:pPr>
                            <w:r>
                              <w:t>Preisblatt</w:t>
                            </w:r>
                          </w:p>
                          <w:p w14:paraId="04B75F01" w14:textId="204A1783" w:rsidR="00AF5EEF" w:rsidRPr="00FB2BDD" w:rsidRDefault="00AF5EEF" w:rsidP="00AF5EEF">
                            <w:pPr>
                              <w:spacing w:after="0" w:line="410" w:lineRule="exact"/>
                              <w:rPr>
                                <w:rFonts w:ascii="Arial Narrow" w:eastAsiaTheme="minorEastAsia" w:hAnsi="Arial Narrow" w:cs="ArialMT"/>
                                <w:b/>
                                <w:color w:val="00A096" w:themeColor="accent3"/>
                                <w:spacing w:val="-4"/>
                                <w:sz w:val="36"/>
                                <w:szCs w:val="19"/>
                              </w:rPr>
                            </w:pPr>
                            <w:r w:rsidRPr="00AD2E65">
                              <w:rPr>
                                <w:rFonts w:ascii="Arial Narrow" w:eastAsiaTheme="minorEastAsia" w:hAnsi="Arial Narrow" w:cs="ArialMT"/>
                                <w:b/>
                                <w:color w:val="00A096" w:themeColor="accent3"/>
                                <w:spacing w:val="-4"/>
                                <w:sz w:val="36"/>
                                <w:szCs w:val="19"/>
                              </w:rPr>
                              <w:t>Konzeption eines kuratierenden YouTube-Kanals</w:t>
                            </w:r>
                          </w:p>
                          <w:p w14:paraId="1A860472" w14:textId="77777777" w:rsidR="004F7FF0" w:rsidRDefault="004F7FF0" w:rsidP="008F4DFA">
                            <w:pPr>
                              <w:pStyle w:val="Titel"/>
                              <w:rPr>
                                <w:lang w:eastAsia="de-DE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F121D4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-2.95pt;margin-top:146.3pt;width:459.75pt;height:77.75pt;z-index:-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" stroked="f">
                <v:textbox inset="0,0,0,0">
                  <w:txbxContent>
                    <w:p w14:paraId="1AE2838F" w14:textId="77777777" w:rsidR="004F7FF0" w:rsidRPr="00D45057" w:rsidRDefault="00F030E7" w:rsidP="004F7FF0">
                      <w:pPr>
                        <w:pStyle w:val="Titelzeile"/>
                      </w:pPr>
                      <w:r>
                        <w:t>Preisblatt</w:t>
                      </w:r>
                    </w:p>
                    <w:p w14:paraId="04B75F01" w14:textId="204A1783" w:rsidR="00AF5EEF" w:rsidRPr="00FB2BDD" w:rsidRDefault="00AF5EEF" w:rsidP="00AF5EEF">
                      <w:pPr>
                        <w:spacing w:after="0" w:line="410" w:lineRule="exact"/>
                        <w:rPr>
                          <w:rFonts w:ascii="Arial Narrow" w:eastAsiaTheme="minorEastAsia" w:hAnsi="Arial Narrow" w:cs="ArialMT"/>
                          <w:b/>
                          <w:color w:val="00A096" w:themeColor="accent3"/>
                          <w:spacing w:val="-4"/>
                          <w:sz w:val="36"/>
                          <w:szCs w:val="19"/>
                        </w:rPr>
                      </w:pPr>
                      <w:r w:rsidRPr="00AD2E65">
                        <w:rPr>
                          <w:rFonts w:ascii="Arial Narrow" w:eastAsiaTheme="minorEastAsia" w:hAnsi="Arial Narrow" w:cs="ArialMT"/>
                          <w:b/>
                          <w:color w:val="00A096" w:themeColor="accent3"/>
                          <w:spacing w:val="-4"/>
                          <w:sz w:val="36"/>
                          <w:szCs w:val="19"/>
                        </w:rPr>
                        <w:t>Konzeption eines kuratierenden YouTube-Kanals</w:t>
                      </w:r>
                    </w:p>
                    <w:p w14:paraId="1A860472" w14:textId="77777777" w:rsidR="004F7FF0" w:rsidRDefault="004F7FF0" w:rsidP="008F4DFA">
                      <w:pPr>
                        <w:pStyle w:val="Titel"/>
                        <w:rPr>
                          <w:lang w:eastAsia="de-DE"/>
                        </w:rPr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</w:p>
    <w:p w14:paraId="0B454EA7" w14:textId="77777777" w:rsidR="008F4DFA" w:rsidRDefault="008F4DFA" w:rsidP="004F7FF0"/>
    <w:p w14:paraId="1A686BCD" w14:textId="77777777" w:rsidR="008F4DFA" w:rsidRDefault="008F4DFA" w:rsidP="004F7FF0"/>
    <w:p w14:paraId="16410205" w14:textId="77777777" w:rsidR="0036074E" w:rsidRDefault="0036074E" w:rsidP="004F7FF0"/>
    <w:p w14:paraId="46FBB1C5" w14:textId="77777777" w:rsidR="0036074E" w:rsidRDefault="0036074E" w:rsidP="004F7FF0">
      <w:pPr>
        <w:sectPr w:rsidR="0036074E" w:rsidSect="000C14F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2835" w:right="1270" w:bottom="2268" w:left="1418" w:header="624" w:footer="709" w:gutter="0"/>
          <w:pgNumType w:start="1"/>
          <w:cols w:space="708"/>
          <w:docGrid w:linePitch="360"/>
        </w:sectPr>
      </w:pPr>
    </w:p>
    <w:p w14:paraId="3911550A" w14:textId="20A493E0" w:rsidR="001D689F" w:rsidRDefault="001D689F" w:rsidP="00D311E7"/>
    <w:tbl>
      <w:tblPr>
        <w:tblStyle w:val="Tabellenraster"/>
        <w:tblW w:w="9141" w:type="dxa"/>
        <w:tblLook w:val="04A0" w:firstRow="1" w:lastRow="0" w:firstColumn="1" w:lastColumn="0" w:noHBand="0" w:noVBand="1"/>
      </w:tblPr>
      <w:tblGrid>
        <w:gridCol w:w="1048"/>
        <w:gridCol w:w="2265"/>
        <w:gridCol w:w="1876"/>
        <w:gridCol w:w="2302"/>
        <w:gridCol w:w="1650"/>
      </w:tblGrid>
      <w:tr w:rsidR="00C720F0" w14:paraId="785990EB" w14:textId="77777777" w:rsidTr="009D391C">
        <w:tc>
          <w:tcPr>
            <w:tcW w:w="1048" w:type="dxa"/>
          </w:tcPr>
          <w:p w14:paraId="68F82005" w14:textId="77777777" w:rsidR="00F030E7" w:rsidRDefault="00F030E7" w:rsidP="00F030E7">
            <w:r w:rsidRPr="00F030E7">
              <w:rPr>
                <w:b/>
                <w:bCs/>
              </w:rPr>
              <w:t>Pos.-Nr.</w:t>
            </w:r>
          </w:p>
        </w:tc>
        <w:tc>
          <w:tcPr>
            <w:tcW w:w="2265" w:type="dxa"/>
          </w:tcPr>
          <w:p w14:paraId="11F15349" w14:textId="77777777" w:rsidR="00F030E7" w:rsidRDefault="00F030E7" w:rsidP="00F030E7">
            <w:r w:rsidRPr="00F030E7">
              <w:rPr>
                <w:b/>
                <w:bCs/>
              </w:rPr>
              <w:t>Leistung</w:t>
            </w:r>
          </w:p>
        </w:tc>
        <w:tc>
          <w:tcPr>
            <w:tcW w:w="1876" w:type="dxa"/>
          </w:tcPr>
          <w:p w14:paraId="7214C779" w14:textId="77777777" w:rsidR="00F030E7" w:rsidRDefault="00F030E7" w:rsidP="00F030E7">
            <w:r w:rsidRPr="00F030E7">
              <w:rPr>
                <w:b/>
                <w:bCs/>
              </w:rPr>
              <w:t>Menge/ Zeitraum / Dauer</w:t>
            </w:r>
          </w:p>
        </w:tc>
        <w:tc>
          <w:tcPr>
            <w:tcW w:w="2302" w:type="dxa"/>
          </w:tcPr>
          <w:p w14:paraId="22355064" w14:textId="77777777" w:rsidR="00F030E7" w:rsidRPr="00F030E7" w:rsidRDefault="00F030E7" w:rsidP="00F030E7">
            <w:pPr>
              <w:rPr>
                <w:b/>
                <w:bCs/>
              </w:rPr>
            </w:pPr>
            <w:r w:rsidRPr="00F030E7">
              <w:rPr>
                <w:b/>
                <w:bCs/>
              </w:rPr>
              <w:t>Preis pro Einheit (netto)</w:t>
            </w:r>
          </w:p>
        </w:tc>
        <w:tc>
          <w:tcPr>
            <w:tcW w:w="1650" w:type="dxa"/>
          </w:tcPr>
          <w:p w14:paraId="7259C14D" w14:textId="77777777" w:rsidR="00F030E7" w:rsidRPr="00F030E7" w:rsidRDefault="00F030E7" w:rsidP="00F030E7">
            <w:pPr>
              <w:rPr>
                <w:b/>
                <w:bCs/>
              </w:rPr>
            </w:pPr>
            <w:r w:rsidRPr="00F030E7">
              <w:rPr>
                <w:b/>
                <w:bCs/>
              </w:rPr>
              <w:t>Gesamtpreis (netto)</w:t>
            </w:r>
          </w:p>
        </w:tc>
      </w:tr>
      <w:tr w:rsidR="00C720F0" w14:paraId="47245AF3" w14:textId="77777777" w:rsidTr="009D391C">
        <w:tc>
          <w:tcPr>
            <w:tcW w:w="1048" w:type="dxa"/>
          </w:tcPr>
          <w:p w14:paraId="1F198195" w14:textId="77777777" w:rsidR="00F030E7" w:rsidRDefault="00F030E7" w:rsidP="00F030E7">
            <w:r>
              <w:t>1</w:t>
            </w:r>
          </w:p>
        </w:tc>
        <w:tc>
          <w:tcPr>
            <w:tcW w:w="2265" w:type="dxa"/>
          </w:tcPr>
          <w:p w14:paraId="308CEE7F" w14:textId="0C5232DB" w:rsidR="00F030E7" w:rsidRPr="007175BB" w:rsidRDefault="009C727B" w:rsidP="00F030E7">
            <w:r w:rsidRPr="009C727B">
              <w:rPr>
                <w:b/>
                <w:bCs/>
              </w:rPr>
              <w:t>Strategisches Kanal- und Markenkonzept</w:t>
            </w:r>
            <w:r w:rsidRPr="009C727B">
              <w:t>: Entwicklung des Gesamtkonzepts für den kuratierenden YouTube-Kanal einschließlich Wirksamkeitsnarrativ, Netzwerklogik, Positionierung, Name, Claim, Markenkern, Tonalität und Wertversprechen für Produzierende. Die rechtlichen Rahmenbedingungen der Staatsferne sind hierbei durchgängig zu berücksichtigen.</w:t>
            </w:r>
          </w:p>
        </w:tc>
        <w:tc>
          <w:tcPr>
            <w:tcW w:w="1876" w:type="dxa"/>
          </w:tcPr>
          <w:p w14:paraId="29A64EE9" w14:textId="753913F3" w:rsidR="00F030E7" w:rsidRPr="007175BB" w:rsidRDefault="007175BB" w:rsidP="00F030E7">
            <w:r>
              <w:t>3 Wochen</w:t>
            </w:r>
          </w:p>
        </w:tc>
        <w:sdt>
          <w:sdtPr>
            <w:id w:val="944120333"/>
            <w:placeholder>
              <w:docPart w:val="39B2C4F9F5974A12AC26F8B4B70A45E5"/>
            </w:placeholder>
          </w:sdtPr>
          <w:sdtContent>
            <w:tc>
              <w:tcPr>
                <w:tcW w:w="2302" w:type="dxa"/>
              </w:tcPr>
              <w:p w14:paraId="6C2E1323" w14:textId="324E104C" w:rsidR="00F030E7" w:rsidRPr="007175BB" w:rsidRDefault="007678AF" w:rsidP="00F030E7">
                <w:r w:rsidRPr="007175BB">
                  <w:t>Pauschalpreis</w:t>
                </w:r>
              </w:p>
            </w:tc>
          </w:sdtContent>
        </w:sdt>
        <w:sdt>
          <w:sdtPr>
            <w:id w:val="312618912"/>
            <w:placeholder>
              <w:docPart w:val="21790F37E96C4E72B596626722F12C78"/>
            </w:placeholder>
            <w:showingPlcHdr/>
          </w:sdtPr>
          <w:sdtContent>
            <w:tc>
              <w:tcPr>
                <w:tcW w:w="1650" w:type="dxa"/>
              </w:tcPr>
              <w:p w14:paraId="3EA12565" w14:textId="77777777" w:rsidR="00F030E7" w:rsidRDefault="00C720F0" w:rsidP="00F030E7">
                <w:r w:rsidRPr="00465483">
                  <w:rPr>
                    <w:rStyle w:val="Platzhaltertext"/>
                  </w:rPr>
                  <w:t xml:space="preserve">Klicken oder tippen Sie hier, um </w:t>
                </w:r>
                <w:r>
                  <w:rPr>
                    <w:rStyle w:val="Platzhaltertext"/>
                  </w:rPr>
                  <w:t xml:space="preserve">den Gesamtpreis (netto) </w:t>
                </w:r>
                <w:r w:rsidRPr="00465483">
                  <w:rPr>
                    <w:rStyle w:val="Platzhaltertext"/>
                  </w:rPr>
                  <w:t>einzugeben.</w:t>
                </w:r>
              </w:p>
            </w:tc>
          </w:sdtContent>
        </w:sdt>
      </w:tr>
      <w:tr w:rsidR="00C720F0" w14:paraId="42EE1439" w14:textId="77777777" w:rsidTr="009D391C">
        <w:tc>
          <w:tcPr>
            <w:tcW w:w="1048" w:type="dxa"/>
          </w:tcPr>
          <w:p w14:paraId="58C1EC26" w14:textId="77777777" w:rsidR="00C720F0" w:rsidRDefault="00C720F0" w:rsidP="00F030E7">
            <w:r>
              <w:t>2</w:t>
            </w:r>
          </w:p>
        </w:tc>
        <w:tc>
          <w:tcPr>
            <w:tcW w:w="2265" w:type="dxa"/>
          </w:tcPr>
          <w:p w14:paraId="7CFC34FF" w14:textId="77777777" w:rsidR="00C720F0" w:rsidRDefault="00D0106C" w:rsidP="00F030E7">
            <w:r w:rsidRPr="00D0106C">
              <w:rPr>
                <w:b/>
                <w:bCs/>
              </w:rPr>
              <w:t xml:space="preserve">Kanalarchitektur und </w:t>
            </w:r>
            <w:proofErr w:type="spellStart"/>
            <w:r w:rsidRPr="00D0106C">
              <w:rPr>
                <w:b/>
                <w:bCs/>
              </w:rPr>
              <w:t>Kuratierungslogik</w:t>
            </w:r>
            <w:proofErr w:type="spellEnd"/>
            <w:r w:rsidRPr="00D0106C">
              <w:t xml:space="preserve">: Entwicklung der Kanalstruktur, Navigations- und </w:t>
            </w:r>
            <w:proofErr w:type="spellStart"/>
            <w:r w:rsidRPr="00D0106C">
              <w:t>Rubrikenlogik</w:t>
            </w:r>
            <w:proofErr w:type="spellEnd"/>
            <w:r w:rsidRPr="00D0106C">
              <w:t>, Playlist-Systematik sowie der sichtbaren Einbindung und Hervorhebung der Produzierenden und ihrer eigenen Kanäle.</w:t>
            </w:r>
          </w:p>
          <w:p w14:paraId="228D5FC6" w14:textId="75E0547E" w:rsidR="0036074E" w:rsidRPr="00D9678C" w:rsidRDefault="0036074E" w:rsidP="00F030E7"/>
        </w:tc>
        <w:sdt>
          <w:sdtPr>
            <w:id w:val="831646403"/>
            <w:placeholder>
              <w:docPart w:val="DefaultPlaceholder_-1854013440"/>
            </w:placeholder>
            <w:showingPlcHdr/>
          </w:sdtPr>
          <w:sdtContent>
            <w:tc>
              <w:tcPr>
                <w:tcW w:w="1876" w:type="dxa"/>
              </w:tcPr>
              <w:p w14:paraId="249FECF9" w14:textId="6164B3EF" w:rsidR="00C720F0" w:rsidRPr="00F030E7" w:rsidRDefault="009557B0" w:rsidP="00F030E7">
                <w:r w:rsidRPr="00FD07A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-280723384"/>
            <w:placeholder>
              <w:docPart w:val="97B001011CFE406C89A3860A6DD039C8"/>
            </w:placeholder>
            <w:showingPlcHdr/>
          </w:sdtPr>
          <w:sdtContent>
            <w:tc>
              <w:tcPr>
                <w:tcW w:w="2302" w:type="dxa"/>
              </w:tcPr>
              <w:p w14:paraId="2652CF38" w14:textId="6BF50557" w:rsidR="00C720F0" w:rsidRDefault="003915F1" w:rsidP="00F030E7">
                <w:r w:rsidRPr="00465483">
                  <w:rPr>
                    <w:rStyle w:val="Platzhaltertext"/>
                  </w:rPr>
                  <w:t xml:space="preserve">Klicken oder tippen Sie hier, um </w:t>
                </w:r>
                <w:r>
                  <w:rPr>
                    <w:rStyle w:val="Platzhaltertext"/>
                  </w:rPr>
                  <w:t>den Preis pro Einheit (netto)</w:t>
                </w:r>
                <w:r w:rsidRPr="00465483">
                  <w:rPr>
                    <w:rStyle w:val="Platzhaltertext"/>
                  </w:rPr>
                  <w:t xml:space="preserve"> einzugeben.</w:t>
                </w:r>
              </w:p>
            </w:tc>
          </w:sdtContent>
        </w:sdt>
        <w:sdt>
          <w:sdtPr>
            <w:id w:val="1120648217"/>
            <w:placeholder>
              <w:docPart w:val="C04FAE3D5BE54688B00EFF9C24992237"/>
            </w:placeholder>
            <w:showingPlcHdr/>
          </w:sdtPr>
          <w:sdtContent>
            <w:tc>
              <w:tcPr>
                <w:tcW w:w="1650" w:type="dxa"/>
              </w:tcPr>
              <w:p w14:paraId="51E46B1D" w14:textId="77777777" w:rsidR="00C720F0" w:rsidRPr="00F030E7" w:rsidRDefault="00C720F0" w:rsidP="00F030E7">
                <w:r w:rsidRPr="00465483">
                  <w:rPr>
                    <w:rStyle w:val="Platzhaltertext"/>
                  </w:rPr>
                  <w:t xml:space="preserve">Klicken oder tippen Sie hier, um </w:t>
                </w:r>
                <w:r>
                  <w:rPr>
                    <w:rStyle w:val="Platzhaltertext"/>
                  </w:rPr>
                  <w:t xml:space="preserve">den Gesamtpreis (netto) </w:t>
                </w:r>
                <w:r w:rsidRPr="00465483">
                  <w:rPr>
                    <w:rStyle w:val="Platzhaltertext"/>
                  </w:rPr>
                  <w:t>einzugeben.</w:t>
                </w:r>
              </w:p>
            </w:tc>
          </w:sdtContent>
        </w:sdt>
      </w:tr>
      <w:tr w:rsidR="00C720F0" w14:paraId="6F28205C" w14:textId="77777777" w:rsidTr="009D391C">
        <w:tc>
          <w:tcPr>
            <w:tcW w:w="1048" w:type="dxa"/>
          </w:tcPr>
          <w:p w14:paraId="428A9CA2" w14:textId="77777777" w:rsidR="00F030E7" w:rsidRDefault="00F030E7" w:rsidP="00F030E7">
            <w:r>
              <w:lastRenderedPageBreak/>
              <w:t>3</w:t>
            </w:r>
          </w:p>
        </w:tc>
        <w:tc>
          <w:tcPr>
            <w:tcW w:w="2265" w:type="dxa"/>
          </w:tcPr>
          <w:p w14:paraId="5AA7C918" w14:textId="252086AF" w:rsidR="00F030E7" w:rsidRDefault="00D0106C" w:rsidP="00F030E7">
            <w:r w:rsidRPr="00D0106C">
              <w:rPr>
                <w:b/>
                <w:bCs/>
              </w:rPr>
              <w:t>Visuelle Identität und anwendungsfertige Assets</w:t>
            </w:r>
            <w:r w:rsidRPr="00D0106C">
              <w:t>: Entwicklung der Visual Identity einschließlich Logo-Anwendung, Farbsystem, Typografie, Bildsprache und barrierearmer Gestaltungsgrundlagen sowie Erstellung aller erforderlichen Assets für den Kanalbetrieb, insbesondere Kanalbanner, Avatar, Playlist-Thumbnails, Kanalbeschreibung und Cross-Plattform-Werbematerial.</w:t>
            </w:r>
          </w:p>
        </w:tc>
        <w:sdt>
          <w:sdtPr>
            <w:id w:val="-64267144"/>
            <w:placeholder>
              <w:docPart w:val="DefaultPlaceholder_-1854013440"/>
            </w:placeholder>
            <w:showingPlcHdr/>
          </w:sdtPr>
          <w:sdtContent>
            <w:tc>
              <w:tcPr>
                <w:tcW w:w="1876" w:type="dxa"/>
              </w:tcPr>
              <w:p w14:paraId="71DA7A2D" w14:textId="6729D734" w:rsidR="00F030E7" w:rsidRDefault="009557B0" w:rsidP="00F030E7">
                <w:r w:rsidRPr="00FD07A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556586299"/>
            <w:placeholder>
              <w:docPart w:val="0E491735A01D4FB6B9509A001D4AC559"/>
            </w:placeholder>
            <w:showingPlcHdr/>
          </w:sdtPr>
          <w:sdtContent>
            <w:tc>
              <w:tcPr>
                <w:tcW w:w="2302" w:type="dxa"/>
              </w:tcPr>
              <w:p w14:paraId="658E1618" w14:textId="4A1F0F4B" w:rsidR="00F030E7" w:rsidRDefault="009D391C" w:rsidP="00F030E7">
                <w:r w:rsidRPr="00465483">
                  <w:rPr>
                    <w:rStyle w:val="Platzhaltertext"/>
                  </w:rPr>
                  <w:t xml:space="preserve">Klicken oder tippen Sie hier, um </w:t>
                </w:r>
                <w:r>
                  <w:rPr>
                    <w:rStyle w:val="Platzhaltertext"/>
                  </w:rPr>
                  <w:t>den Preis pro Einheit (netto)</w:t>
                </w:r>
                <w:r w:rsidRPr="00465483">
                  <w:rPr>
                    <w:rStyle w:val="Platzhaltertext"/>
                  </w:rPr>
                  <w:t xml:space="preserve"> einzugeben.</w:t>
                </w:r>
              </w:p>
            </w:tc>
          </w:sdtContent>
        </w:sdt>
        <w:sdt>
          <w:sdtPr>
            <w:id w:val="-2015293060"/>
            <w:placeholder>
              <w:docPart w:val="CF5CB1148D24445C8B611035725A323B"/>
            </w:placeholder>
            <w:showingPlcHdr/>
          </w:sdtPr>
          <w:sdtContent>
            <w:tc>
              <w:tcPr>
                <w:tcW w:w="1650" w:type="dxa"/>
              </w:tcPr>
              <w:p w14:paraId="16F27967" w14:textId="0345230F" w:rsidR="00F030E7" w:rsidRDefault="009557B0" w:rsidP="00F030E7">
                <w:r w:rsidRPr="00465483">
                  <w:rPr>
                    <w:rStyle w:val="Platzhaltertext"/>
                  </w:rPr>
                  <w:t xml:space="preserve">Klicken oder tippen Sie hier, um </w:t>
                </w:r>
                <w:r>
                  <w:rPr>
                    <w:rStyle w:val="Platzhaltertext"/>
                  </w:rPr>
                  <w:t xml:space="preserve">den Gesamtpreis (netto) </w:t>
                </w:r>
                <w:r w:rsidRPr="00465483">
                  <w:rPr>
                    <w:rStyle w:val="Platzhaltertext"/>
                  </w:rPr>
                  <w:t>einzugeben.</w:t>
                </w:r>
              </w:p>
            </w:tc>
          </w:sdtContent>
        </w:sdt>
      </w:tr>
      <w:tr w:rsidR="00C720F0" w14:paraId="5E3666A2" w14:textId="77777777" w:rsidTr="009D391C">
        <w:tc>
          <w:tcPr>
            <w:tcW w:w="1048" w:type="dxa"/>
          </w:tcPr>
          <w:p w14:paraId="716E4F3F" w14:textId="0BE87655" w:rsidR="00F030E7" w:rsidRDefault="00D0106C" w:rsidP="00F030E7">
            <w:r>
              <w:t>4</w:t>
            </w:r>
          </w:p>
        </w:tc>
        <w:tc>
          <w:tcPr>
            <w:tcW w:w="2265" w:type="dxa"/>
          </w:tcPr>
          <w:p w14:paraId="2FE31E65" w14:textId="2529630E" w:rsidR="00F030E7" w:rsidRDefault="00D0106C" w:rsidP="00F030E7">
            <w:r w:rsidRPr="00D0106C">
              <w:rPr>
                <w:b/>
                <w:bCs/>
              </w:rPr>
              <w:t>Styleguide, Vorlagen und Übergabe</w:t>
            </w:r>
            <w:r w:rsidRPr="00D0106C">
              <w:t>: Erstellung eines Styleguides und Anwendungsmanuals mit Gestaltungsregeln, Anwendungsvorlagen, Dokumentation der Anschlussfähigkeit an die Corporate Identity der Auftraggeberin, Lizenzübersicht sowie Übergabe produktionsreifer Dateien zur eigenständigen Weiterführung durch die Auftraggeberin.</w:t>
            </w:r>
          </w:p>
        </w:tc>
        <w:sdt>
          <w:sdtPr>
            <w:id w:val="-289361657"/>
            <w:placeholder>
              <w:docPart w:val="DefaultPlaceholder_-1854013440"/>
            </w:placeholder>
            <w:showingPlcHdr/>
          </w:sdtPr>
          <w:sdtContent>
            <w:tc>
              <w:tcPr>
                <w:tcW w:w="1876" w:type="dxa"/>
              </w:tcPr>
              <w:p w14:paraId="3711E1EF" w14:textId="612176A3" w:rsidR="00F030E7" w:rsidRDefault="009557B0" w:rsidP="00F030E7">
                <w:r w:rsidRPr="00FD07A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993607305"/>
            <w:placeholder>
              <w:docPart w:val="C2B5F744DC2841C486C365FAA59210C6"/>
            </w:placeholder>
            <w:showingPlcHdr/>
          </w:sdtPr>
          <w:sdtContent>
            <w:tc>
              <w:tcPr>
                <w:tcW w:w="2302" w:type="dxa"/>
              </w:tcPr>
              <w:p w14:paraId="44154E1D" w14:textId="2BDF6A27" w:rsidR="00F030E7" w:rsidRDefault="009D391C" w:rsidP="00F030E7">
                <w:r w:rsidRPr="00465483">
                  <w:rPr>
                    <w:rStyle w:val="Platzhaltertext"/>
                  </w:rPr>
                  <w:t xml:space="preserve">Klicken oder tippen Sie hier, um </w:t>
                </w:r>
                <w:r>
                  <w:rPr>
                    <w:rStyle w:val="Platzhaltertext"/>
                  </w:rPr>
                  <w:t>den Preis pro Einheit (netto)</w:t>
                </w:r>
                <w:r w:rsidRPr="00465483">
                  <w:rPr>
                    <w:rStyle w:val="Platzhaltertext"/>
                  </w:rPr>
                  <w:t xml:space="preserve"> einzugeben.</w:t>
                </w:r>
              </w:p>
            </w:tc>
          </w:sdtContent>
        </w:sdt>
        <w:sdt>
          <w:sdtPr>
            <w:id w:val="1014802191"/>
            <w:placeholder>
              <w:docPart w:val="02DC6DEBCE4F4411BCC34CFC30D5FB5B"/>
            </w:placeholder>
            <w:showingPlcHdr/>
          </w:sdtPr>
          <w:sdtContent>
            <w:tc>
              <w:tcPr>
                <w:tcW w:w="1650" w:type="dxa"/>
              </w:tcPr>
              <w:p w14:paraId="00628289" w14:textId="2BA3C46F" w:rsidR="00F030E7" w:rsidRDefault="009557B0" w:rsidP="00F030E7">
                <w:r w:rsidRPr="00465483">
                  <w:rPr>
                    <w:rStyle w:val="Platzhaltertext"/>
                  </w:rPr>
                  <w:t xml:space="preserve">Klicken oder tippen Sie hier, um </w:t>
                </w:r>
                <w:r>
                  <w:rPr>
                    <w:rStyle w:val="Platzhaltertext"/>
                  </w:rPr>
                  <w:t xml:space="preserve">den Gesamtpreis (netto) </w:t>
                </w:r>
                <w:r w:rsidRPr="00465483">
                  <w:rPr>
                    <w:rStyle w:val="Platzhaltertext"/>
                  </w:rPr>
                  <w:t>einzugeben.</w:t>
                </w:r>
              </w:p>
            </w:tc>
          </w:sdtContent>
        </w:sdt>
      </w:tr>
    </w:tbl>
    <w:p w14:paraId="47A4513B" w14:textId="77777777" w:rsidR="0036074E" w:rsidRDefault="0036074E" w:rsidP="00F030E7"/>
    <w:p w14:paraId="2AB0025A" w14:textId="77777777" w:rsidR="0036074E" w:rsidRDefault="0036074E" w:rsidP="00F030E7"/>
    <w:p w14:paraId="4CC0F05E" w14:textId="77777777" w:rsidR="0036074E" w:rsidRDefault="0036074E" w:rsidP="00F030E7"/>
    <w:p w14:paraId="39FC493E" w14:textId="77777777" w:rsidR="0036074E" w:rsidRDefault="0036074E" w:rsidP="00F030E7"/>
    <w:p w14:paraId="2FF68482" w14:textId="20D22C5A" w:rsidR="00F030E7" w:rsidRPr="00F030E7" w:rsidRDefault="00000000" w:rsidP="00F030E7">
      <w:r>
        <w:pict w14:anchorId="7545AEC1">
          <v:rect id="_x0000_i1025" style="width:0;height:1.5pt" o:hralign="center" o:hrstd="t" o:hr="t" fillcolor="#a0a0a0" stroked="f"/>
        </w:pict>
      </w:r>
    </w:p>
    <w:p w14:paraId="458F7296" w14:textId="171F7992" w:rsidR="00F030E7" w:rsidRDefault="00F030E7" w:rsidP="00F030E7">
      <w:pPr>
        <w:rPr>
          <w:b/>
          <w:bCs/>
        </w:rPr>
      </w:pPr>
      <w:r w:rsidRPr="00F030E7">
        <w:rPr>
          <w:b/>
          <w:bCs/>
        </w:rPr>
        <w:t>Gesamtpreise: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00"/>
        <w:gridCol w:w="6129"/>
      </w:tblGrid>
      <w:tr w:rsidR="00F030E7" w:rsidRPr="00F030E7" w14:paraId="2EF4FC89" w14:textId="77777777" w:rsidTr="003641A8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F1978DA" w14:textId="77777777" w:rsidR="00F030E7" w:rsidRPr="00F67378" w:rsidRDefault="00F030E7" w:rsidP="003641A8">
            <w:pPr>
              <w:rPr>
                <w:b/>
                <w:bCs/>
              </w:rPr>
            </w:pPr>
            <w:r w:rsidRPr="00F67378">
              <w:rPr>
                <w:b/>
                <w:bCs/>
              </w:rPr>
              <w:t>Position</w:t>
            </w:r>
          </w:p>
        </w:tc>
        <w:tc>
          <w:tcPr>
            <w:tcW w:w="0" w:type="auto"/>
            <w:vAlign w:val="center"/>
            <w:hideMark/>
          </w:tcPr>
          <w:p w14:paraId="1F3E2A99" w14:textId="0DD41107" w:rsidR="00F030E7" w:rsidRPr="00F67378" w:rsidRDefault="00726D45" w:rsidP="003641A8">
            <w:pPr>
              <w:rPr>
                <w:b/>
                <w:bCs/>
              </w:rPr>
            </w:pPr>
            <w:r w:rsidRPr="00F67378">
              <w:rPr>
                <w:b/>
                <w:bCs/>
              </w:rPr>
              <w:t>B</w:t>
            </w:r>
            <w:r w:rsidR="00F030E7" w:rsidRPr="00F67378">
              <w:rPr>
                <w:b/>
                <w:bCs/>
              </w:rPr>
              <w:t>etrag (netto)</w:t>
            </w:r>
          </w:p>
        </w:tc>
      </w:tr>
      <w:tr w:rsidR="00F030E7" w:rsidRPr="00F030E7" w14:paraId="74991687" w14:textId="77777777" w:rsidTr="003641A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56A1890" w14:textId="77777777" w:rsidR="00F030E7" w:rsidRPr="00F030E7" w:rsidRDefault="00F030E7" w:rsidP="003641A8">
            <w:r w:rsidRPr="00F030E7">
              <w:rPr>
                <w:b/>
                <w:bCs/>
              </w:rPr>
              <w:t>Gesamtpreis netto</w:t>
            </w:r>
          </w:p>
        </w:tc>
        <w:sdt>
          <w:sdtPr>
            <w:id w:val="609322743"/>
            <w:placeholder>
              <w:docPart w:val="384F44631B5D4DC9888B955B5F51D275"/>
            </w:placeholder>
            <w:showingPlcHdr/>
          </w:sdtPr>
          <w:sdtContent>
            <w:tc>
              <w:tcPr>
                <w:tcW w:w="0" w:type="auto"/>
                <w:vAlign w:val="center"/>
                <w:hideMark/>
              </w:tcPr>
              <w:p w14:paraId="323D4BFE" w14:textId="77777777" w:rsidR="00F030E7" w:rsidRPr="00F030E7" w:rsidRDefault="00C720F0" w:rsidP="003641A8">
                <w:r w:rsidRPr="00465483">
                  <w:rPr>
                    <w:rStyle w:val="Platzhaltertext"/>
                  </w:rPr>
                  <w:t xml:space="preserve">Klicken oder tippen Sie hier, um </w:t>
                </w:r>
                <w:r>
                  <w:rPr>
                    <w:rStyle w:val="Platzhaltertext"/>
                  </w:rPr>
                  <w:t>den Betrag (netto) in €</w:t>
                </w:r>
                <w:r w:rsidRPr="00465483">
                  <w:rPr>
                    <w:rStyle w:val="Platzhaltertext"/>
                  </w:rPr>
                  <w:t xml:space="preserve"> einzugeben.</w:t>
                </w:r>
              </w:p>
            </w:tc>
          </w:sdtContent>
        </w:sdt>
      </w:tr>
      <w:tr w:rsidR="00F030E7" w:rsidRPr="00F030E7" w14:paraId="5248BE9F" w14:textId="77777777" w:rsidTr="003641A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0022F48" w14:textId="77777777" w:rsidR="00F030E7" w:rsidRPr="00F030E7" w:rsidRDefault="00F030E7" w:rsidP="003641A8">
            <w:r w:rsidRPr="00F030E7">
              <w:t>MwSt. (z. B. 19%)</w:t>
            </w:r>
          </w:p>
        </w:tc>
        <w:sdt>
          <w:sdtPr>
            <w:id w:val="757875666"/>
            <w:placeholder>
              <w:docPart w:val="D2272DE327D84081A42350FBAB5DDDB1"/>
            </w:placeholder>
            <w:showingPlcHdr/>
          </w:sdtPr>
          <w:sdtContent>
            <w:tc>
              <w:tcPr>
                <w:tcW w:w="0" w:type="auto"/>
                <w:vAlign w:val="center"/>
                <w:hideMark/>
              </w:tcPr>
              <w:p w14:paraId="5EDCA8E8" w14:textId="77777777" w:rsidR="00F030E7" w:rsidRPr="00F030E7" w:rsidRDefault="00C720F0" w:rsidP="003641A8">
                <w:r w:rsidRPr="00465483">
                  <w:rPr>
                    <w:rStyle w:val="Platzhaltertext"/>
                  </w:rPr>
                  <w:t xml:space="preserve">Klicken oder tippen Sie hier, um </w:t>
                </w:r>
                <w:r>
                  <w:rPr>
                    <w:rStyle w:val="Platzhaltertext"/>
                  </w:rPr>
                  <w:t>die MwSt. in €</w:t>
                </w:r>
                <w:r w:rsidRPr="00465483">
                  <w:rPr>
                    <w:rStyle w:val="Platzhaltertext"/>
                  </w:rPr>
                  <w:t xml:space="preserve"> einzugeben.</w:t>
                </w:r>
              </w:p>
            </w:tc>
          </w:sdtContent>
        </w:sdt>
      </w:tr>
      <w:tr w:rsidR="00F030E7" w:rsidRPr="00F030E7" w14:paraId="49682483" w14:textId="77777777" w:rsidTr="003641A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BC5BAA5" w14:textId="77777777" w:rsidR="00F030E7" w:rsidRPr="00F030E7" w:rsidRDefault="00F030E7" w:rsidP="003641A8">
            <w:r w:rsidRPr="00F030E7">
              <w:rPr>
                <w:b/>
                <w:bCs/>
              </w:rPr>
              <w:t>Gesamtpreis brutto</w:t>
            </w:r>
          </w:p>
        </w:tc>
        <w:sdt>
          <w:sdtPr>
            <w:id w:val="-1206095016"/>
            <w:placeholder>
              <w:docPart w:val="E5FDAE7DC0DB47D6811A7B2AD7CDB2B2"/>
            </w:placeholder>
            <w:showingPlcHdr/>
          </w:sdtPr>
          <w:sdtContent>
            <w:tc>
              <w:tcPr>
                <w:tcW w:w="0" w:type="auto"/>
                <w:vAlign w:val="center"/>
                <w:hideMark/>
              </w:tcPr>
              <w:p w14:paraId="7B962075" w14:textId="77777777" w:rsidR="00F030E7" w:rsidRPr="00F030E7" w:rsidRDefault="00C720F0" w:rsidP="003641A8">
                <w:r w:rsidRPr="00465483">
                  <w:rPr>
                    <w:rStyle w:val="Platzhaltertext"/>
                  </w:rPr>
                  <w:t xml:space="preserve">Klicken oder tippen Sie hier, um </w:t>
                </w:r>
                <w:r>
                  <w:rPr>
                    <w:rStyle w:val="Platzhaltertext"/>
                  </w:rPr>
                  <w:t>den Betrag (brutto) in €</w:t>
                </w:r>
                <w:r w:rsidRPr="00465483">
                  <w:rPr>
                    <w:rStyle w:val="Platzhaltertext"/>
                  </w:rPr>
                  <w:t xml:space="preserve"> einzugeben.</w:t>
                </w:r>
              </w:p>
            </w:tc>
          </w:sdtContent>
        </w:sdt>
      </w:tr>
    </w:tbl>
    <w:p w14:paraId="3B4D80BE" w14:textId="77777777" w:rsidR="00F030E7" w:rsidRPr="00F030E7" w:rsidRDefault="00000000" w:rsidP="00F030E7">
      <w:r>
        <w:pict w14:anchorId="0548C010">
          <v:rect id="_x0000_i1026" style="width:0;height:1.5pt" o:hralign="center" o:hrstd="t" o:hr="t" fillcolor="#a0a0a0" stroked="f"/>
        </w:pict>
      </w:r>
    </w:p>
    <w:p w14:paraId="2750D9FC" w14:textId="77777777" w:rsidR="009C39A2" w:rsidRDefault="009C39A2" w:rsidP="009E3D58">
      <w:pPr>
        <w:rPr>
          <w:rStyle w:val="Fett"/>
        </w:rPr>
      </w:pPr>
      <w:r>
        <w:rPr>
          <w:rStyle w:val="Fett"/>
        </w:rPr>
        <w:t>Hinweise (optional durch den Bieter</w:t>
      </w:r>
      <w:r w:rsidR="00D311E7">
        <w:rPr>
          <w:rStyle w:val="Fett"/>
        </w:rPr>
        <w:t>/die Bieterin</w:t>
      </w:r>
      <w:r>
        <w:rPr>
          <w:rStyle w:val="Fett"/>
        </w:rPr>
        <w:t xml:space="preserve"> zu ergänzen)</w:t>
      </w:r>
    </w:p>
    <w:sdt>
      <w:sdtPr>
        <w:rPr>
          <w:rStyle w:val="Fett"/>
        </w:rPr>
        <w:id w:val="-738481561"/>
        <w:placeholder>
          <w:docPart w:val="61166E4C88234BBCAFAF110419948A91"/>
        </w:placeholder>
        <w:showingPlcHdr/>
      </w:sdtPr>
      <w:sdtContent>
        <w:p w14:paraId="63C74DAB" w14:textId="77777777" w:rsidR="009C39A2" w:rsidRDefault="009C39A2" w:rsidP="009E3D58">
          <w:pPr>
            <w:rPr>
              <w:rStyle w:val="Fett"/>
            </w:rPr>
          </w:pPr>
          <w:r w:rsidRPr="00783357">
            <w:rPr>
              <w:rStyle w:val="Platzhaltertext"/>
            </w:rPr>
            <w:t>Klicken oder tippen Sie hier, um Text einzugeben.</w:t>
          </w:r>
        </w:p>
      </w:sdtContent>
    </w:sdt>
    <w:p w14:paraId="6FFB9101" w14:textId="77777777" w:rsidR="009C39A2" w:rsidRDefault="009C39A2" w:rsidP="009E3D58">
      <w:pPr>
        <w:rPr>
          <w:rStyle w:val="Fett"/>
        </w:rPr>
      </w:pPr>
    </w:p>
    <w:p w14:paraId="71D5E864" w14:textId="77777777" w:rsidR="009E3D58" w:rsidRPr="00B50305" w:rsidRDefault="009E3D58" w:rsidP="009E3D58">
      <w:r>
        <w:rPr>
          <w:rStyle w:val="Fett"/>
        </w:rPr>
        <w:t>Bestätigung des</w:t>
      </w:r>
      <w:r w:rsidR="00F030E7" w:rsidRPr="00F030E7">
        <w:rPr>
          <w:rStyle w:val="Fett"/>
        </w:rPr>
        <w:t xml:space="preserve"> Anbieters</w:t>
      </w:r>
      <w:r w:rsidR="00D311E7">
        <w:rPr>
          <w:rStyle w:val="Fett"/>
        </w:rPr>
        <w:t>/der Anbieterin</w:t>
      </w:r>
      <w:r w:rsidR="00F030E7" w:rsidRPr="00F030E7">
        <w:rPr>
          <w:rStyle w:val="Fett"/>
        </w:rPr>
        <w:t>:</w:t>
      </w:r>
      <w:r w:rsidR="00F030E7" w:rsidRPr="00F030E7">
        <w:br/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972"/>
        <w:gridCol w:w="7224"/>
      </w:tblGrid>
      <w:tr w:rsidR="009E3D58" w:rsidRPr="00B50305" w14:paraId="4D47F06B" w14:textId="77777777" w:rsidTr="003641A8">
        <w:trPr>
          <w:trHeight w:val="397"/>
        </w:trPr>
        <w:tc>
          <w:tcPr>
            <w:tcW w:w="1838" w:type="dxa"/>
            <w:vAlign w:val="center"/>
          </w:tcPr>
          <w:p w14:paraId="36412882" w14:textId="77777777" w:rsidR="009E3D58" w:rsidRPr="009E3D58" w:rsidRDefault="009E3D58" w:rsidP="003641A8">
            <w:pPr>
              <w:rPr>
                <w:szCs w:val="19"/>
              </w:rPr>
            </w:pPr>
            <w:r w:rsidRPr="009E3D58">
              <w:rPr>
                <w:szCs w:val="19"/>
              </w:rPr>
              <w:t>Name der Firma:</w:t>
            </w:r>
          </w:p>
        </w:tc>
        <w:sdt>
          <w:sdtPr>
            <w:rPr>
              <w:szCs w:val="19"/>
            </w:rPr>
            <w:id w:val="203374891"/>
            <w:placeholder>
              <w:docPart w:val="23DA4D0AB49E4676982DC723E7BF6296"/>
            </w:placeholder>
            <w:showingPlcHdr/>
          </w:sdtPr>
          <w:sdtContent>
            <w:tc>
              <w:tcPr>
                <w:tcW w:w="7224" w:type="dxa"/>
                <w:vAlign w:val="center"/>
              </w:tcPr>
              <w:p w14:paraId="7CBBD784" w14:textId="77777777" w:rsidR="009E3D58" w:rsidRPr="00C720F0" w:rsidRDefault="009E3D58" w:rsidP="003641A8">
                <w:pPr>
                  <w:rPr>
                    <w:szCs w:val="19"/>
                  </w:rPr>
                </w:pPr>
                <w:r w:rsidRPr="00C720F0">
                  <w:rPr>
                    <w:rStyle w:val="Platzhaltertext"/>
                    <w:szCs w:val="19"/>
                  </w:rPr>
                  <w:t>Klicken Sie hier, um Text einzugeben.</w:t>
                </w:r>
              </w:p>
            </w:tc>
          </w:sdtContent>
        </w:sdt>
      </w:tr>
      <w:tr w:rsidR="009E3D58" w:rsidRPr="00B50305" w14:paraId="63C75F45" w14:textId="77777777" w:rsidTr="003641A8">
        <w:trPr>
          <w:trHeight w:val="397"/>
        </w:trPr>
        <w:tc>
          <w:tcPr>
            <w:tcW w:w="1838" w:type="dxa"/>
            <w:vAlign w:val="center"/>
          </w:tcPr>
          <w:p w14:paraId="5BDF1050" w14:textId="77777777" w:rsidR="009E3D58" w:rsidRPr="009E3D58" w:rsidRDefault="009E3D58" w:rsidP="003641A8">
            <w:pPr>
              <w:rPr>
                <w:szCs w:val="19"/>
              </w:rPr>
            </w:pPr>
            <w:r w:rsidRPr="009E3D58">
              <w:rPr>
                <w:szCs w:val="19"/>
              </w:rPr>
              <w:t>Ansprechpartner*in:</w:t>
            </w:r>
          </w:p>
        </w:tc>
        <w:sdt>
          <w:sdtPr>
            <w:rPr>
              <w:szCs w:val="19"/>
            </w:rPr>
            <w:id w:val="1852297059"/>
            <w:placeholder>
              <w:docPart w:val="23DA4D0AB49E4676982DC723E7BF6296"/>
            </w:placeholder>
            <w:showingPlcHdr/>
          </w:sdtPr>
          <w:sdtContent>
            <w:tc>
              <w:tcPr>
                <w:tcW w:w="7224" w:type="dxa"/>
                <w:vAlign w:val="center"/>
              </w:tcPr>
              <w:p w14:paraId="1781A5EE" w14:textId="77777777" w:rsidR="009E3D58" w:rsidRPr="00C720F0" w:rsidRDefault="009C39A2" w:rsidP="003641A8">
                <w:pPr>
                  <w:rPr>
                    <w:szCs w:val="19"/>
                  </w:rPr>
                </w:pPr>
                <w:r w:rsidRPr="00C720F0">
                  <w:rPr>
                    <w:rStyle w:val="Platzhaltertext"/>
                    <w:szCs w:val="19"/>
                  </w:rPr>
                  <w:t>Klicken Sie hier, um Text einzugeben.</w:t>
                </w:r>
              </w:p>
            </w:tc>
          </w:sdtContent>
        </w:sdt>
      </w:tr>
      <w:tr w:rsidR="009E3D58" w:rsidRPr="00B50305" w14:paraId="1D899291" w14:textId="77777777" w:rsidTr="003641A8">
        <w:trPr>
          <w:trHeight w:val="397"/>
        </w:trPr>
        <w:tc>
          <w:tcPr>
            <w:tcW w:w="1838" w:type="dxa"/>
            <w:vAlign w:val="center"/>
          </w:tcPr>
          <w:p w14:paraId="729EC2AA" w14:textId="77777777" w:rsidR="009E3D58" w:rsidRPr="009E3D58" w:rsidRDefault="009E3D58" w:rsidP="003641A8">
            <w:pPr>
              <w:rPr>
                <w:szCs w:val="19"/>
              </w:rPr>
            </w:pPr>
            <w:r w:rsidRPr="009E3D58">
              <w:rPr>
                <w:szCs w:val="19"/>
              </w:rPr>
              <w:t>Telefonnummer:</w:t>
            </w:r>
          </w:p>
        </w:tc>
        <w:sdt>
          <w:sdtPr>
            <w:rPr>
              <w:szCs w:val="19"/>
            </w:rPr>
            <w:id w:val="1715917474"/>
            <w:placeholder>
              <w:docPart w:val="23DA4D0AB49E4676982DC723E7BF6296"/>
            </w:placeholder>
            <w:showingPlcHdr/>
          </w:sdtPr>
          <w:sdtContent>
            <w:tc>
              <w:tcPr>
                <w:tcW w:w="7224" w:type="dxa"/>
                <w:vAlign w:val="center"/>
              </w:tcPr>
              <w:p w14:paraId="4F9EE37A" w14:textId="77777777" w:rsidR="009E3D58" w:rsidRPr="00C720F0" w:rsidRDefault="009C39A2" w:rsidP="003641A8">
                <w:pPr>
                  <w:rPr>
                    <w:szCs w:val="19"/>
                  </w:rPr>
                </w:pPr>
                <w:r w:rsidRPr="00C720F0">
                  <w:rPr>
                    <w:rStyle w:val="Platzhaltertext"/>
                    <w:szCs w:val="19"/>
                  </w:rPr>
                  <w:t>Klicken Sie hier, um Text einzugeben.</w:t>
                </w:r>
              </w:p>
            </w:tc>
          </w:sdtContent>
        </w:sdt>
      </w:tr>
      <w:tr w:rsidR="009E3D58" w:rsidRPr="00B50305" w14:paraId="7014AF8E" w14:textId="77777777" w:rsidTr="003641A8">
        <w:trPr>
          <w:trHeight w:val="397"/>
        </w:trPr>
        <w:tc>
          <w:tcPr>
            <w:tcW w:w="1838" w:type="dxa"/>
            <w:vAlign w:val="center"/>
          </w:tcPr>
          <w:p w14:paraId="41C896F2" w14:textId="77777777" w:rsidR="009E3D58" w:rsidRPr="009E3D58" w:rsidRDefault="009E3D58" w:rsidP="003641A8">
            <w:pPr>
              <w:rPr>
                <w:szCs w:val="19"/>
              </w:rPr>
            </w:pPr>
            <w:r w:rsidRPr="009E3D58">
              <w:rPr>
                <w:szCs w:val="19"/>
              </w:rPr>
              <w:t>Ort, Datum:</w:t>
            </w:r>
          </w:p>
        </w:tc>
        <w:sdt>
          <w:sdtPr>
            <w:rPr>
              <w:szCs w:val="19"/>
            </w:rPr>
            <w:id w:val="99220169"/>
            <w:placeholder>
              <w:docPart w:val="23DA4D0AB49E4676982DC723E7BF6296"/>
            </w:placeholder>
            <w:showingPlcHdr/>
          </w:sdtPr>
          <w:sdtContent>
            <w:tc>
              <w:tcPr>
                <w:tcW w:w="7224" w:type="dxa"/>
                <w:vAlign w:val="center"/>
              </w:tcPr>
              <w:p w14:paraId="4753ACB0" w14:textId="77777777" w:rsidR="009E3D58" w:rsidRPr="00C720F0" w:rsidRDefault="009C39A2" w:rsidP="003641A8">
                <w:pPr>
                  <w:rPr>
                    <w:szCs w:val="19"/>
                  </w:rPr>
                </w:pPr>
                <w:r w:rsidRPr="00C720F0">
                  <w:rPr>
                    <w:rStyle w:val="Platzhaltertext"/>
                    <w:szCs w:val="19"/>
                  </w:rPr>
                  <w:t>Klicken Sie hier, um Text einzugeben.</w:t>
                </w:r>
              </w:p>
            </w:tc>
          </w:sdtContent>
        </w:sdt>
      </w:tr>
    </w:tbl>
    <w:p w14:paraId="649FCFB2" w14:textId="77777777" w:rsidR="009E3D58" w:rsidRDefault="009E3D58" w:rsidP="00F030E7"/>
    <w:p w14:paraId="61EFDC45" w14:textId="77777777" w:rsidR="002602B4" w:rsidRPr="00F030E7" w:rsidRDefault="002602B4" w:rsidP="00F030E7">
      <w:pPr>
        <w:rPr>
          <w:lang w:eastAsia="de-DE"/>
        </w:rPr>
      </w:pPr>
    </w:p>
    <w:sectPr w:rsidR="002602B4" w:rsidRPr="00F030E7" w:rsidSect="000C14F7">
      <w:type w:val="continuous"/>
      <w:pgSz w:w="11906" w:h="16838"/>
      <w:pgMar w:top="2835" w:right="1270" w:bottom="2268" w:left="1418" w:header="624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2E5F27" w14:textId="77777777" w:rsidR="000311FF" w:rsidRDefault="000311FF" w:rsidP="00E621CA">
      <w:pPr>
        <w:spacing w:after="0" w:line="240" w:lineRule="auto"/>
      </w:pPr>
      <w:r>
        <w:separator/>
      </w:r>
    </w:p>
  </w:endnote>
  <w:endnote w:type="continuationSeparator" w:id="0">
    <w:p w14:paraId="48E912B9" w14:textId="77777777" w:rsidR="000311FF" w:rsidRDefault="000311FF" w:rsidP="00E621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IN OT Cond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IN 2014">
    <w:altName w:val="Cambria"/>
    <w:panose1 w:val="00000000000000000000"/>
    <w:charset w:val="00"/>
    <w:family w:val="roman"/>
    <w:notTrueType/>
    <w:pitch w:val="default"/>
  </w:font>
  <w:font w:name="ArialMT">
    <w:altName w:val="Arial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DDAB9B" w14:textId="77777777" w:rsidR="006B3E03" w:rsidRDefault="006B3E0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pacing w:val="8"/>
      </w:rPr>
      <w:id w:val="-1173497299"/>
      <w:docPartObj>
        <w:docPartGallery w:val="Page Numbers (Bottom of Page)"/>
        <w:docPartUnique/>
      </w:docPartObj>
    </w:sdtPr>
    <w:sdtEndPr>
      <w:rPr>
        <w:sz w:val="17"/>
        <w:szCs w:val="17"/>
      </w:rPr>
    </w:sdtEndPr>
    <w:sdtContent>
      <w:sdt>
        <w:sdtPr>
          <w:rPr>
            <w:spacing w:val="8"/>
          </w:rPr>
          <w:id w:val="-1769616900"/>
          <w:docPartObj>
            <w:docPartGallery w:val="Page Numbers (Top of Page)"/>
            <w:docPartUnique/>
          </w:docPartObj>
        </w:sdtPr>
        <w:sdtEndPr>
          <w:rPr>
            <w:sz w:val="17"/>
            <w:szCs w:val="17"/>
          </w:rPr>
        </w:sdtEndPr>
        <w:sdtContent>
          <w:tbl>
            <w:tblPr>
              <w:tblStyle w:val="Tabellenrast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552"/>
              <w:gridCol w:w="4111"/>
              <w:gridCol w:w="2545"/>
            </w:tblGrid>
            <w:tr w:rsidR="00CB399F" w:rsidRPr="00EE5433" w14:paraId="524279C2" w14:textId="77777777" w:rsidTr="00B53EA5">
              <w:trPr>
                <w:trHeight w:hRule="exact" w:val="340"/>
              </w:trPr>
              <w:tc>
                <w:tcPr>
                  <w:tcW w:w="2552" w:type="dxa"/>
                  <w:vAlign w:val="center"/>
                  <w:hideMark/>
                </w:tcPr>
                <w:p w14:paraId="338044A4" w14:textId="77777777" w:rsidR="00CB399F" w:rsidRPr="00EE5433" w:rsidRDefault="00CB399F" w:rsidP="00CB399F">
                  <w:pPr>
                    <w:spacing w:after="140" w:line="160" w:lineRule="exact"/>
                    <w:ind w:right="-283"/>
                    <w:rPr>
                      <w:spacing w:val="0"/>
                      <w:sz w:val="14"/>
                    </w:rPr>
                  </w:pPr>
                  <w:r w:rsidRPr="00EE5433">
                    <w:rPr>
                      <w:spacing w:val="0"/>
                      <w:sz w:val="14"/>
                    </w:rPr>
                    <w:t>Landesanstalt für Medien NRW</w:t>
                  </w:r>
                  <w:r w:rsidRPr="00EE5433">
                    <w:rPr>
                      <w:spacing w:val="0"/>
                      <w:sz w:val="14"/>
                    </w:rPr>
                    <w:br/>
                    <w:t>Zollhof 2 · D-40221 Düsseldorf</w:t>
                  </w:r>
                </w:p>
              </w:tc>
              <w:tc>
                <w:tcPr>
                  <w:tcW w:w="4111" w:type="dxa"/>
                  <w:vAlign w:val="center"/>
                  <w:hideMark/>
                </w:tcPr>
                <w:p w14:paraId="5AD620D1" w14:textId="77777777" w:rsidR="00CB399F" w:rsidRPr="00EE5433" w:rsidRDefault="00CB399F" w:rsidP="00CB399F">
                  <w:pPr>
                    <w:spacing w:after="140" w:line="160" w:lineRule="exact"/>
                    <w:ind w:left="283"/>
                    <w:rPr>
                      <w:spacing w:val="0"/>
                      <w:sz w:val="14"/>
                    </w:rPr>
                  </w:pPr>
                  <w:r w:rsidRPr="00EE5433">
                    <w:rPr>
                      <w:color w:val="00A096" w:themeColor="accent3"/>
                      <w:spacing w:val="0"/>
                      <w:sz w:val="14"/>
                    </w:rPr>
                    <w:t>T</w:t>
                  </w:r>
                  <w:r w:rsidRPr="00EE5433">
                    <w:rPr>
                      <w:spacing w:val="0"/>
                      <w:sz w:val="14"/>
                    </w:rPr>
                    <w:tab/>
                    <w:t>+49 211 77007-0</w:t>
                  </w:r>
                  <w:r w:rsidRPr="00EE5433">
                    <w:rPr>
                      <w:b/>
                      <w:spacing w:val="0"/>
                      <w:sz w:val="14"/>
                    </w:rPr>
                    <w:tab/>
                  </w:r>
                  <w:r w:rsidRPr="00EE5433">
                    <w:rPr>
                      <w:b/>
                      <w:spacing w:val="0"/>
                      <w:sz w:val="14"/>
                    </w:rPr>
                    <w:tab/>
                  </w:r>
                  <w:r w:rsidRPr="00EE5433">
                    <w:rPr>
                      <w:b/>
                      <w:spacing w:val="0"/>
                      <w:sz w:val="14"/>
                    </w:rPr>
                    <w:tab/>
                  </w:r>
                  <w:r w:rsidRPr="00EE5433">
                    <w:rPr>
                      <w:b/>
                      <w:spacing w:val="0"/>
                      <w:sz w:val="14"/>
                    </w:rPr>
                    <w:tab/>
                  </w:r>
                  <w:r w:rsidRPr="00EE5433">
                    <w:rPr>
                      <w:color w:val="00A096" w:themeColor="accent3"/>
                      <w:spacing w:val="0"/>
                      <w:sz w:val="14"/>
                    </w:rPr>
                    <w:t>F</w:t>
                  </w:r>
                  <w:r w:rsidRPr="00EE5433">
                    <w:rPr>
                      <w:spacing w:val="0"/>
                      <w:sz w:val="14"/>
                    </w:rPr>
                    <w:t xml:space="preserve"> </w:t>
                  </w:r>
                  <w:r w:rsidRPr="00EE5433">
                    <w:rPr>
                      <w:b/>
                      <w:spacing w:val="0"/>
                      <w:sz w:val="14"/>
                    </w:rPr>
                    <w:tab/>
                  </w:r>
                  <w:r w:rsidRPr="00EE5433">
                    <w:rPr>
                      <w:spacing w:val="0"/>
                      <w:sz w:val="14"/>
                    </w:rPr>
                    <w:t>+49 211 727170</w:t>
                  </w:r>
                  <w:r w:rsidRPr="00EE5433">
                    <w:rPr>
                      <w:b/>
                      <w:spacing w:val="0"/>
                      <w:sz w:val="14"/>
                    </w:rPr>
                    <w:tab/>
                  </w:r>
                  <w:r w:rsidRPr="00EE5433">
                    <w:rPr>
                      <w:spacing w:val="0"/>
                      <w:sz w:val="14"/>
                    </w:rPr>
                    <w:br/>
                  </w:r>
                  <w:hyperlink r:id="rId1" w:history="1">
                    <w:r w:rsidRPr="00EE5433">
                      <w:rPr>
                        <w:color w:val="5F5F5F" w:themeColor="hyperlink"/>
                        <w:spacing w:val="0"/>
                        <w:sz w:val="14"/>
                        <w:u w:val="single"/>
                      </w:rPr>
                      <w:t>info@medienanstalt-nrw.de</w:t>
                    </w:r>
                  </w:hyperlink>
                  <w:r w:rsidRPr="00EE5433">
                    <w:rPr>
                      <w:b/>
                      <w:spacing w:val="0"/>
                      <w:sz w:val="14"/>
                    </w:rPr>
                    <w:tab/>
                  </w:r>
                  <w:r w:rsidRPr="00EE5433">
                    <w:rPr>
                      <w:b/>
                      <w:spacing w:val="0"/>
                      <w:sz w:val="14"/>
                    </w:rPr>
                    <w:tab/>
                  </w:r>
                  <w:r w:rsidRPr="00EE5433">
                    <w:rPr>
                      <w:color w:val="5F5F5F" w:themeColor="hyperlink"/>
                      <w:spacing w:val="0"/>
                      <w:sz w:val="14"/>
                      <w:u w:val="single"/>
                    </w:rPr>
                    <w:t>medienanstalt-nrw.de</w:t>
                  </w:r>
                </w:p>
              </w:tc>
              <w:tc>
                <w:tcPr>
                  <w:tcW w:w="2545" w:type="dxa"/>
                  <w:vAlign w:val="center"/>
                  <w:hideMark/>
                </w:tcPr>
                <w:p w14:paraId="63B5D893" w14:textId="77777777" w:rsidR="00CB399F" w:rsidRPr="00EE5433" w:rsidRDefault="00CB399F" w:rsidP="00CB399F">
                  <w:pPr>
                    <w:spacing w:after="140" w:line="160" w:lineRule="exact"/>
                    <w:jc w:val="right"/>
                    <w:rPr>
                      <w:spacing w:val="0"/>
                      <w:sz w:val="14"/>
                    </w:rPr>
                  </w:pPr>
                  <w:r w:rsidRPr="00EE5433">
                    <w:rPr>
                      <w:spacing w:val="0"/>
                      <w:sz w:val="14"/>
                    </w:rPr>
                    <w:t>Stadtsparkasse Düsseldorf</w:t>
                  </w:r>
                  <w:r w:rsidRPr="00EE5433">
                    <w:rPr>
                      <w:spacing w:val="0"/>
                      <w:sz w:val="14"/>
                    </w:rPr>
                    <w:br/>
                    <w:t>DE 33 3005 0110 1006 4802 53</w:t>
                  </w:r>
                </w:p>
              </w:tc>
            </w:tr>
          </w:tbl>
          <w:p w14:paraId="5B45F911" w14:textId="77777777" w:rsidR="00CB399F" w:rsidRDefault="00CB399F" w:rsidP="007B4574">
            <w:pPr>
              <w:pStyle w:val="Fuzeile"/>
              <w:jc w:val="right"/>
            </w:pPr>
          </w:p>
          <w:p w14:paraId="2670E91A" w14:textId="77777777" w:rsidR="00CB399F" w:rsidRPr="006B3E03" w:rsidRDefault="00672725" w:rsidP="006B3E03">
            <w:pPr>
              <w:pStyle w:val="Fuzeile"/>
              <w:jc w:val="right"/>
              <w:rPr>
                <w:bCs/>
                <w:sz w:val="17"/>
                <w:szCs w:val="17"/>
              </w:rPr>
            </w:pPr>
            <w:r w:rsidRPr="007B4574">
              <w:rPr>
                <w:bCs/>
                <w:sz w:val="17"/>
                <w:szCs w:val="17"/>
              </w:rPr>
              <w:fldChar w:fldCharType="begin"/>
            </w:r>
            <w:r w:rsidRPr="007B4574">
              <w:rPr>
                <w:bCs/>
                <w:sz w:val="17"/>
                <w:szCs w:val="17"/>
              </w:rPr>
              <w:instrText>PAGE</w:instrText>
            </w:r>
            <w:r w:rsidRPr="007B4574">
              <w:rPr>
                <w:bCs/>
                <w:sz w:val="17"/>
                <w:szCs w:val="17"/>
              </w:rPr>
              <w:fldChar w:fldCharType="separate"/>
            </w:r>
            <w:r w:rsidR="009F50D2" w:rsidRPr="007B4574">
              <w:rPr>
                <w:bCs/>
                <w:noProof/>
                <w:sz w:val="17"/>
                <w:szCs w:val="17"/>
              </w:rPr>
              <w:t>2</w:t>
            </w:r>
            <w:r w:rsidRPr="007B4574">
              <w:rPr>
                <w:bCs/>
                <w:sz w:val="17"/>
                <w:szCs w:val="17"/>
              </w:rPr>
              <w:fldChar w:fldCharType="end"/>
            </w:r>
            <w:r w:rsidRPr="007B4574">
              <w:rPr>
                <w:sz w:val="17"/>
                <w:szCs w:val="17"/>
              </w:rPr>
              <w:t>/</w:t>
            </w:r>
            <w:r w:rsidR="006B3E03" w:rsidRPr="007B4574">
              <w:rPr>
                <w:bCs/>
                <w:sz w:val="17"/>
                <w:szCs w:val="17"/>
              </w:rPr>
              <w:fldChar w:fldCharType="begin"/>
            </w:r>
            <w:r w:rsidR="006B3E03">
              <w:rPr>
                <w:bCs/>
                <w:sz w:val="17"/>
                <w:szCs w:val="17"/>
              </w:rPr>
              <w:instrText>NUM</w:instrText>
            </w:r>
            <w:r w:rsidR="006B3E03" w:rsidRPr="007B4574">
              <w:rPr>
                <w:bCs/>
                <w:sz w:val="17"/>
                <w:szCs w:val="17"/>
              </w:rPr>
              <w:instrText>PAGE</w:instrText>
            </w:r>
            <w:r w:rsidR="006B3E03">
              <w:rPr>
                <w:bCs/>
                <w:sz w:val="17"/>
                <w:szCs w:val="17"/>
              </w:rPr>
              <w:instrText>S</w:instrText>
            </w:r>
            <w:r w:rsidR="006B3E03" w:rsidRPr="007B4574">
              <w:rPr>
                <w:bCs/>
                <w:sz w:val="17"/>
                <w:szCs w:val="17"/>
              </w:rPr>
              <w:fldChar w:fldCharType="separate"/>
            </w:r>
            <w:r w:rsidR="006B3E03">
              <w:rPr>
                <w:bCs/>
                <w:sz w:val="17"/>
                <w:szCs w:val="17"/>
              </w:rPr>
              <w:t>1</w:t>
            </w:r>
            <w:r w:rsidR="006B3E03" w:rsidRPr="007B4574">
              <w:rPr>
                <w:bCs/>
                <w:sz w:val="17"/>
                <w:szCs w:val="17"/>
              </w:rPr>
              <w:fldChar w:fldCharType="end"/>
            </w:r>
          </w:p>
          <w:p w14:paraId="54AB61D0" w14:textId="77777777" w:rsidR="00672725" w:rsidRPr="007B4574" w:rsidRDefault="00000000" w:rsidP="007B4574">
            <w:pPr>
              <w:pStyle w:val="Fuzeile"/>
              <w:jc w:val="right"/>
              <w:rPr>
                <w:sz w:val="17"/>
                <w:szCs w:val="17"/>
              </w:rPr>
            </w:pP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2545"/>
    </w:tblGrid>
    <w:tr w:rsidR="00EE5433" w:rsidRPr="00EE5433" w14:paraId="586CA3EE" w14:textId="77777777" w:rsidTr="00EE5433">
      <w:trPr>
        <w:trHeight w:hRule="exact" w:val="340"/>
      </w:trPr>
      <w:tc>
        <w:tcPr>
          <w:tcW w:w="2552" w:type="dxa"/>
          <w:vAlign w:val="center"/>
          <w:hideMark/>
        </w:tcPr>
        <w:p w14:paraId="607ECA1E" w14:textId="77777777" w:rsidR="00EE5433" w:rsidRPr="00EE5433" w:rsidRDefault="00EE5433" w:rsidP="00EE5433">
          <w:pPr>
            <w:spacing w:after="140" w:line="160" w:lineRule="exact"/>
            <w:ind w:right="-283"/>
            <w:rPr>
              <w:spacing w:val="0"/>
              <w:sz w:val="14"/>
            </w:rPr>
          </w:pPr>
          <w:bookmarkStart w:id="0" w:name="COUNTER"/>
          <w:r w:rsidRPr="00EE5433">
            <w:rPr>
              <w:spacing w:val="0"/>
              <w:sz w:val="14"/>
            </w:rPr>
            <w:t>Landesanstalt für Medien NRW</w:t>
          </w:r>
          <w:r w:rsidRPr="00EE5433">
            <w:rPr>
              <w:spacing w:val="0"/>
              <w:sz w:val="14"/>
            </w:rPr>
            <w:br/>
            <w:t>Zollhof 2 · D-40221 Düsseldorf</w:t>
          </w:r>
        </w:p>
      </w:tc>
      <w:tc>
        <w:tcPr>
          <w:tcW w:w="4111" w:type="dxa"/>
          <w:vAlign w:val="center"/>
          <w:hideMark/>
        </w:tcPr>
        <w:p w14:paraId="7B1CC8AC" w14:textId="77777777" w:rsidR="00EE5433" w:rsidRPr="00EE5433" w:rsidRDefault="00EE5433" w:rsidP="00EE5433">
          <w:pPr>
            <w:spacing w:after="140" w:line="160" w:lineRule="exact"/>
            <w:ind w:left="283"/>
            <w:rPr>
              <w:spacing w:val="0"/>
              <w:sz w:val="14"/>
            </w:rPr>
          </w:pPr>
          <w:r w:rsidRPr="00EE5433">
            <w:rPr>
              <w:color w:val="00A096" w:themeColor="accent3"/>
              <w:spacing w:val="0"/>
              <w:sz w:val="14"/>
            </w:rPr>
            <w:t>T</w:t>
          </w:r>
          <w:r w:rsidRPr="00EE5433">
            <w:rPr>
              <w:spacing w:val="0"/>
              <w:sz w:val="14"/>
            </w:rPr>
            <w:tab/>
            <w:t>+49 211 77007-0</w:t>
          </w:r>
          <w:r w:rsidRPr="00EE5433">
            <w:rPr>
              <w:b/>
              <w:spacing w:val="0"/>
              <w:sz w:val="14"/>
            </w:rPr>
            <w:tab/>
          </w:r>
          <w:r w:rsidRPr="00EE5433">
            <w:rPr>
              <w:b/>
              <w:spacing w:val="0"/>
              <w:sz w:val="14"/>
            </w:rPr>
            <w:tab/>
          </w:r>
          <w:r w:rsidRPr="00EE5433">
            <w:rPr>
              <w:b/>
              <w:spacing w:val="0"/>
              <w:sz w:val="14"/>
            </w:rPr>
            <w:tab/>
          </w:r>
          <w:r w:rsidRPr="00EE5433">
            <w:rPr>
              <w:b/>
              <w:spacing w:val="0"/>
              <w:sz w:val="14"/>
            </w:rPr>
            <w:tab/>
          </w:r>
          <w:r w:rsidRPr="00EE5433">
            <w:rPr>
              <w:color w:val="00A096" w:themeColor="accent3"/>
              <w:spacing w:val="0"/>
              <w:sz w:val="14"/>
            </w:rPr>
            <w:t>F</w:t>
          </w:r>
          <w:r w:rsidRPr="00EE5433">
            <w:rPr>
              <w:spacing w:val="0"/>
              <w:sz w:val="14"/>
            </w:rPr>
            <w:t xml:space="preserve"> </w:t>
          </w:r>
          <w:r w:rsidRPr="00EE5433">
            <w:rPr>
              <w:b/>
              <w:spacing w:val="0"/>
              <w:sz w:val="14"/>
            </w:rPr>
            <w:tab/>
          </w:r>
          <w:r w:rsidRPr="00EE5433">
            <w:rPr>
              <w:spacing w:val="0"/>
              <w:sz w:val="14"/>
            </w:rPr>
            <w:t>+49 211 727170</w:t>
          </w:r>
          <w:r w:rsidRPr="00EE5433">
            <w:rPr>
              <w:b/>
              <w:spacing w:val="0"/>
              <w:sz w:val="14"/>
            </w:rPr>
            <w:tab/>
          </w:r>
          <w:r w:rsidRPr="00EE5433">
            <w:rPr>
              <w:spacing w:val="0"/>
              <w:sz w:val="14"/>
            </w:rPr>
            <w:br/>
          </w:r>
          <w:hyperlink r:id="rId1" w:history="1">
            <w:r w:rsidRPr="00EE5433">
              <w:rPr>
                <w:color w:val="5F5F5F" w:themeColor="hyperlink"/>
                <w:spacing w:val="0"/>
                <w:sz w:val="14"/>
                <w:u w:val="single"/>
              </w:rPr>
              <w:t>info@medienanstalt-nrw.de</w:t>
            </w:r>
          </w:hyperlink>
          <w:r w:rsidRPr="00EE5433">
            <w:rPr>
              <w:b/>
              <w:spacing w:val="0"/>
              <w:sz w:val="14"/>
            </w:rPr>
            <w:tab/>
          </w:r>
          <w:r w:rsidRPr="00EE5433">
            <w:rPr>
              <w:b/>
              <w:spacing w:val="0"/>
              <w:sz w:val="14"/>
            </w:rPr>
            <w:tab/>
          </w:r>
          <w:r w:rsidRPr="00EE5433">
            <w:rPr>
              <w:color w:val="5F5F5F" w:themeColor="hyperlink"/>
              <w:spacing w:val="0"/>
              <w:sz w:val="14"/>
              <w:u w:val="single"/>
            </w:rPr>
            <w:t>medienanstalt-nrw.de</w:t>
          </w:r>
        </w:p>
      </w:tc>
      <w:tc>
        <w:tcPr>
          <w:tcW w:w="2545" w:type="dxa"/>
          <w:vAlign w:val="center"/>
          <w:hideMark/>
        </w:tcPr>
        <w:p w14:paraId="1A4B5E48" w14:textId="77777777" w:rsidR="00EE5433" w:rsidRPr="00EE5433" w:rsidRDefault="00EE5433" w:rsidP="00EE5433">
          <w:pPr>
            <w:spacing w:after="140" w:line="160" w:lineRule="exact"/>
            <w:jc w:val="right"/>
            <w:rPr>
              <w:spacing w:val="0"/>
              <w:sz w:val="14"/>
            </w:rPr>
          </w:pPr>
          <w:r w:rsidRPr="00EE5433">
            <w:rPr>
              <w:spacing w:val="0"/>
              <w:sz w:val="14"/>
            </w:rPr>
            <w:t>Stadtsparkasse Düsseldorf</w:t>
          </w:r>
          <w:r w:rsidRPr="00EE5433">
            <w:rPr>
              <w:spacing w:val="0"/>
              <w:sz w:val="14"/>
            </w:rPr>
            <w:br/>
            <w:t>DE 33 3005 0110 1006 4802 53</w:t>
          </w:r>
        </w:p>
      </w:tc>
    </w:tr>
    <w:bookmarkEnd w:id="0"/>
  </w:tbl>
  <w:p w14:paraId="5AD9CF01" w14:textId="77777777" w:rsidR="00CB399F" w:rsidRPr="00CB399F" w:rsidRDefault="00CB399F" w:rsidP="00CB399F">
    <w:pPr>
      <w:pStyle w:val="Fuzeile"/>
      <w:jc w:val="right"/>
      <w:rPr>
        <w:szCs w:val="19"/>
      </w:rPr>
    </w:pPr>
  </w:p>
  <w:p w14:paraId="70E748A1" w14:textId="77777777" w:rsidR="00CB399F" w:rsidRPr="00CB399F" w:rsidRDefault="00CB399F" w:rsidP="00CB399F">
    <w:pPr>
      <w:pStyle w:val="Fuzeile"/>
      <w:jc w:val="right"/>
      <w:rPr>
        <w:sz w:val="17"/>
        <w:szCs w:val="17"/>
      </w:rPr>
    </w:pPr>
  </w:p>
  <w:p w14:paraId="73DA3E93" w14:textId="77777777" w:rsidR="00CB399F" w:rsidRPr="00CB399F" w:rsidRDefault="00CB399F" w:rsidP="00CB399F">
    <w:pPr>
      <w:pStyle w:val="Fuzeile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5D2F95" w14:textId="77777777" w:rsidR="000311FF" w:rsidRDefault="000311FF" w:rsidP="00E621CA">
      <w:pPr>
        <w:spacing w:after="0" w:line="240" w:lineRule="auto"/>
      </w:pPr>
      <w:r>
        <w:separator/>
      </w:r>
    </w:p>
  </w:footnote>
  <w:footnote w:type="continuationSeparator" w:id="0">
    <w:p w14:paraId="17E6A569" w14:textId="77777777" w:rsidR="000311FF" w:rsidRDefault="000311FF" w:rsidP="00E621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762E0" w14:textId="77777777" w:rsidR="006B3E03" w:rsidRDefault="006B3E0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6F662" w14:textId="77777777" w:rsidR="00F83DCE" w:rsidRPr="008755B0" w:rsidRDefault="00F83DCE">
    <w:pPr>
      <w:pStyle w:val="Kopfzeile"/>
    </w:pPr>
    <w:r w:rsidRPr="008755B0">
      <w:rPr>
        <w:noProof/>
        <w:lang w:eastAsia="de-DE"/>
      </w:rPr>
      <w:drawing>
        <wp:anchor distT="0" distB="0" distL="114300" distR="114300" simplePos="0" relativeHeight="251658241" behindDoc="1" locked="1" layoutInCell="1" allowOverlap="0" wp14:anchorId="2ACF7A9F" wp14:editId="749FE00E">
          <wp:simplePos x="0" y="0"/>
          <wp:positionH relativeFrom="leftMargin">
            <wp:posOffset>-10795</wp:posOffset>
          </wp:positionH>
          <wp:positionV relativeFrom="topMargin">
            <wp:posOffset>3810</wp:posOffset>
          </wp:positionV>
          <wp:extent cx="7574400" cy="10713600"/>
          <wp:effectExtent l="0" t="0" r="7620" b="0"/>
          <wp:wrapNone/>
          <wp:docPr id="43" name="Grafik 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Grafik 1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4400" cy="10713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D388CC" w14:textId="77777777" w:rsidR="00E621CA" w:rsidRPr="008755B0" w:rsidRDefault="00E621CA" w:rsidP="00E621CA">
    <w:pPr>
      <w:pStyle w:val="Kopfzeile"/>
      <w:tabs>
        <w:tab w:val="clear" w:pos="4536"/>
        <w:tab w:val="clear" w:pos="9072"/>
        <w:tab w:val="center" w:pos="4609"/>
      </w:tabs>
      <w:jc w:val="both"/>
    </w:pPr>
    <w:r w:rsidRPr="008755B0">
      <w:rPr>
        <w:noProof/>
        <w:lang w:eastAsia="de-DE"/>
      </w:rPr>
      <w:drawing>
        <wp:anchor distT="0" distB="0" distL="114300" distR="114300" simplePos="0" relativeHeight="251658240" behindDoc="1" locked="1" layoutInCell="1" allowOverlap="0" wp14:anchorId="34635F10" wp14:editId="6342CAE4">
          <wp:simplePos x="0" y="0"/>
          <wp:positionH relativeFrom="leftMargin">
            <wp:posOffset>-10795</wp:posOffset>
          </wp:positionH>
          <wp:positionV relativeFrom="topMargin">
            <wp:posOffset>3175</wp:posOffset>
          </wp:positionV>
          <wp:extent cx="7574400" cy="10713600"/>
          <wp:effectExtent l="0" t="0" r="7620" b="0"/>
          <wp:wrapNone/>
          <wp:docPr id="44" name="Grafik 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Grafik 1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4400" cy="10713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894FAE"/>
    <w:multiLevelType w:val="hybridMultilevel"/>
    <w:tmpl w:val="3AE009E0"/>
    <w:lvl w:ilvl="0" w:tplc="9E6AE4B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i w:val="0"/>
        <w:caps w:val="0"/>
        <w:strike w:val="0"/>
        <w:dstrike w:val="0"/>
        <w:vanish w:val="0"/>
        <w:color w:val="00A096"/>
        <w:sz w:val="19"/>
        <w:vertAlign w:val="baseline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8039F4"/>
    <w:multiLevelType w:val="multilevel"/>
    <w:tmpl w:val="AC1E80CA"/>
    <w:styleLink w:val="Formatvorlage3"/>
    <w:lvl w:ilvl="0">
      <w:start w:val="1"/>
      <w:numFmt w:val="decimal"/>
      <w:lvlText w:val="%1."/>
      <w:lvlJc w:val="left"/>
      <w:pPr>
        <w:ind w:left="0" w:hanging="357"/>
      </w:pPr>
      <w:rPr>
        <w:rFonts w:ascii="Arial Narrow" w:hAnsi="Arial Narrow" w:hint="default"/>
        <w:b/>
        <w:i w:val="0"/>
        <w:caps w:val="0"/>
        <w:strike w:val="0"/>
        <w:dstrike w:val="0"/>
        <w:vanish w:val="0"/>
        <w:color w:val="000000" w:themeColor="text1"/>
        <w:sz w:val="28"/>
        <w:vertAlign w:val="baseline"/>
      </w:rPr>
    </w:lvl>
    <w:lvl w:ilvl="1">
      <w:start w:val="1"/>
      <w:numFmt w:val="decimal"/>
      <w:isLgl/>
      <w:lvlText w:val="%1.%2"/>
      <w:lvlJc w:val="left"/>
      <w:pPr>
        <w:ind w:left="567" w:hanging="567"/>
      </w:pPr>
      <w:rPr>
        <w:rFonts w:ascii="Arial Narrow" w:hAnsi="Arial Narrow" w:hint="default"/>
        <w:b/>
        <w:i w:val="0"/>
        <w:caps w:val="0"/>
        <w:strike w:val="0"/>
        <w:dstrike w:val="0"/>
        <w:vanish w:val="0"/>
        <w:color w:val="000000" w:themeColor="text1"/>
        <w:sz w:val="24"/>
        <w:vertAlign w:val="baseline"/>
      </w:rPr>
    </w:lvl>
    <w:lvl w:ilvl="2">
      <w:start w:val="1"/>
      <w:numFmt w:val="decimal"/>
      <w:pStyle w:val="berschriften3"/>
      <w:lvlText w:val="%3.%2.%1"/>
      <w:lvlJc w:val="left"/>
      <w:pPr>
        <w:ind w:left="737" w:hanging="737"/>
      </w:pPr>
      <w:rPr>
        <w:rFonts w:ascii="Arial Narrow" w:hAnsi="Arial Narrow" w:hint="default"/>
        <w:b/>
        <w:i w:val="0"/>
        <w:caps/>
        <w:spacing w:val="-4"/>
        <w:sz w:val="24"/>
      </w:rPr>
    </w:lvl>
    <w:lvl w:ilvl="3">
      <w:start w:val="1"/>
      <w:numFmt w:val="decimal"/>
      <w:lvlText w:val="(%4)"/>
      <w:lvlJc w:val="left"/>
      <w:pPr>
        <w:ind w:left="0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hanging="357"/>
      </w:pPr>
      <w:rPr>
        <w:rFonts w:hint="default"/>
      </w:rPr>
    </w:lvl>
  </w:abstractNum>
  <w:abstractNum w:abstractNumId="2" w15:restartNumberingAfterBreak="0">
    <w:nsid w:val="29D74BC8"/>
    <w:multiLevelType w:val="hybridMultilevel"/>
    <w:tmpl w:val="0FF68B7E"/>
    <w:lvl w:ilvl="0" w:tplc="9C54C160">
      <w:start w:val="1"/>
      <w:numFmt w:val="decimal"/>
      <w:lvlText w:val="%1."/>
      <w:lvlJc w:val="left"/>
      <w:pPr>
        <w:ind w:left="720" w:hanging="360"/>
      </w:pPr>
      <w:rPr>
        <w:rFonts w:ascii="DIN OT Cond" w:hAnsi="DIN OT Cond" w:hint="default"/>
        <w:b/>
        <w:i w:val="0"/>
        <w:caps w:val="0"/>
        <w:strike w:val="0"/>
        <w:dstrike w:val="0"/>
        <w:vanish w:val="0"/>
        <w:color w:val="00A096"/>
        <w:sz w:val="32"/>
        <w:vertAlign w:val="baseli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E8728E"/>
    <w:multiLevelType w:val="multilevel"/>
    <w:tmpl w:val="025CE3E2"/>
    <w:lvl w:ilvl="0">
      <w:start w:val="1"/>
      <w:numFmt w:val="decimal"/>
      <w:lvlText w:val="%1."/>
      <w:lvlJc w:val="left"/>
      <w:pPr>
        <w:ind w:left="0" w:hanging="357"/>
      </w:pPr>
      <w:rPr>
        <w:rFonts w:ascii="Arial Narrow" w:hAnsi="Arial Narrow" w:hint="default"/>
        <w:b/>
        <w:i w:val="0"/>
        <w:caps w:val="0"/>
        <w:strike w:val="0"/>
        <w:dstrike w:val="0"/>
        <w:vanish w:val="0"/>
        <w:color w:val="000000" w:themeColor="text1"/>
        <w:sz w:val="28"/>
        <w:vertAlign w:val="baseline"/>
      </w:rPr>
    </w:lvl>
    <w:lvl w:ilvl="1">
      <w:start w:val="1"/>
      <w:numFmt w:val="decimal"/>
      <w:isLgl/>
      <w:lvlText w:val="%1.%2"/>
      <w:lvlJc w:val="left"/>
      <w:pPr>
        <w:ind w:left="567" w:hanging="567"/>
      </w:pPr>
      <w:rPr>
        <w:rFonts w:ascii="Arial Narrow" w:hAnsi="Arial Narrow" w:hint="default"/>
        <w:b/>
        <w:i w:val="0"/>
        <w:caps w:val="0"/>
        <w:strike w:val="0"/>
        <w:dstrike w:val="0"/>
        <w:vanish w:val="0"/>
        <w:color w:val="000000" w:themeColor="text1"/>
        <w:sz w:val="24"/>
        <w:vertAlign w:val="baseline"/>
      </w:rPr>
    </w:lvl>
    <w:lvl w:ilvl="2">
      <w:start w:val="1"/>
      <w:numFmt w:val="lowerRoman"/>
      <w:lvlText w:val="%3)"/>
      <w:lvlJc w:val="left"/>
      <w:pPr>
        <w:ind w:left="0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hanging="357"/>
      </w:pPr>
      <w:rPr>
        <w:rFonts w:hint="default"/>
      </w:rPr>
    </w:lvl>
  </w:abstractNum>
  <w:abstractNum w:abstractNumId="4" w15:restartNumberingAfterBreak="0">
    <w:nsid w:val="3A132A79"/>
    <w:multiLevelType w:val="hybridMultilevel"/>
    <w:tmpl w:val="036CC96C"/>
    <w:lvl w:ilvl="0" w:tplc="EC60B812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b/>
        <w:i w:val="0"/>
        <w:caps w:val="0"/>
        <w:strike w:val="0"/>
        <w:dstrike w:val="0"/>
        <w:vanish w:val="0"/>
        <w:color w:val="000000" w:themeColor="text1"/>
        <w:sz w:val="19"/>
        <w:vertAlign w:val="baseli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6B2EB9"/>
    <w:multiLevelType w:val="hybridMultilevel"/>
    <w:tmpl w:val="6D64EDBC"/>
    <w:lvl w:ilvl="0" w:tplc="514C2DD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i w:val="0"/>
        <w:caps w:val="0"/>
        <w:strike w:val="0"/>
        <w:dstrike w:val="0"/>
        <w:vanish w:val="0"/>
        <w:color w:val="00A096" w:themeColor="accent3"/>
        <w:sz w:val="19"/>
        <w:vertAlign w:val="baseline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0202BB"/>
    <w:multiLevelType w:val="multilevel"/>
    <w:tmpl w:val="D4B8229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  <w:i w:val="0"/>
        <w:caps w:val="0"/>
        <w:strike w:val="0"/>
        <w:dstrike w:val="0"/>
        <w:vanish w:val="0"/>
        <w:color w:val="00A096"/>
        <w:sz w:val="19"/>
        <w:vertAlign w:val="baseline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/>
        <w:i w:val="0"/>
        <w:caps w:val="0"/>
        <w:strike w:val="0"/>
        <w:dstrike w:val="0"/>
        <w:vanish w:val="0"/>
        <w:color w:val="00A096"/>
        <w:sz w:val="19"/>
        <w:vertAlign w:val="baseline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61726BD"/>
    <w:multiLevelType w:val="multilevel"/>
    <w:tmpl w:val="AC1E80CA"/>
    <w:numStyleLink w:val="Formatvorlage3"/>
  </w:abstractNum>
  <w:abstractNum w:abstractNumId="8" w15:restartNumberingAfterBreak="0">
    <w:nsid w:val="5164205E"/>
    <w:multiLevelType w:val="multilevel"/>
    <w:tmpl w:val="5F5E2854"/>
    <w:lvl w:ilvl="0">
      <w:start w:val="1"/>
      <w:numFmt w:val="decimal"/>
      <w:pStyle w:val="berschrift1"/>
      <w:lvlText w:val="%1."/>
      <w:lvlJc w:val="left"/>
      <w:pPr>
        <w:ind w:left="0" w:hanging="357"/>
      </w:pPr>
      <w:rPr>
        <w:rFonts w:ascii="Arial Narrow" w:hAnsi="Arial Narrow" w:hint="default"/>
        <w:b/>
        <w:i w:val="0"/>
        <w:caps w:val="0"/>
        <w:strike w:val="0"/>
        <w:dstrike w:val="0"/>
        <w:vanish w:val="0"/>
        <w:color w:val="000000" w:themeColor="text1"/>
        <w:sz w:val="28"/>
        <w:vertAlign w:val="baseline"/>
      </w:rPr>
    </w:lvl>
    <w:lvl w:ilvl="1">
      <w:start w:val="1"/>
      <w:numFmt w:val="decimal"/>
      <w:pStyle w:val="berschrift2"/>
      <w:lvlText w:val="%1.%2"/>
      <w:lvlJc w:val="left"/>
      <w:pPr>
        <w:ind w:left="567" w:hanging="567"/>
      </w:pPr>
      <w:rPr>
        <w:rFonts w:ascii="Arial Narrow" w:hAnsi="Arial Narrow" w:hint="default"/>
        <w:b/>
        <w:i w:val="0"/>
        <w:caps w:val="0"/>
        <w:strike w:val="0"/>
        <w:dstrike w:val="0"/>
        <w:vanish w:val="0"/>
        <w:color w:val="000000" w:themeColor="text1"/>
        <w:sz w:val="24"/>
        <w:vertAlign w:val="baseline"/>
      </w:rPr>
    </w:lvl>
    <w:lvl w:ilvl="2">
      <w:start w:val="1"/>
      <w:numFmt w:val="decimal"/>
      <w:pStyle w:val="berschrift111"/>
      <w:lvlText w:val="%1.%2.%3"/>
      <w:lvlJc w:val="left"/>
      <w:pPr>
        <w:ind w:left="737" w:hanging="737"/>
      </w:pPr>
      <w:rPr>
        <w:rFonts w:ascii="Arial Narrow" w:hAnsi="Arial Narrow" w:hint="default"/>
        <w:b/>
        <w:i w:val="0"/>
        <w:caps/>
        <w:spacing w:val="-4"/>
        <w:sz w:val="24"/>
      </w:rPr>
    </w:lvl>
    <w:lvl w:ilvl="3">
      <w:start w:val="1"/>
      <w:numFmt w:val="decimal"/>
      <w:lvlText w:val="(%4)"/>
      <w:lvlJc w:val="left"/>
      <w:pPr>
        <w:ind w:left="0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hanging="357"/>
      </w:pPr>
      <w:rPr>
        <w:rFonts w:hint="default"/>
      </w:rPr>
    </w:lvl>
  </w:abstractNum>
  <w:abstractNum w:abstractNumId="9" w15:restartNumberingAfterBreak="0">
    <w:nsid w:val="5A2C05B0"/>
    <w:multiLevelType w:val="hybridMultilevel"/>
    <w:tmpl w:val="E1622850"/>
    <w:lvl w:ilvl="0" w:tplc="9E6AE4B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i w:val="0"/>
        <w:caps w:val="0"/>
        <w:strike w:val="0"/>
        <w:dstrike w:val="0"/>
        <w:vanish w:val="0"/>
        <w:color w:val="00A096"/>
        <w:sz w:val="19"/>
        <w:vertAlign w:val="baseline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3305FC"/>
    <w:multiLevelType w:val="multilevel"/>
    <w:tmpl w:val="AC1E80CA"/>
    <w:numStyleLink w:val="Formatvorlage3"/>
  </w:abstractNum>
  <w:abstractNum w:abstractNumId="11" w15:restartNumberingAfterBreak="0">
    <w:nsid w:val="7D480D27"/>
    <w:multiLevelType w:val="multilevel"/>
    <w:tmpl w:val="CBF4FB7A"/>
    <w:styleLink w:val="Formatvorlage1"/>
    <w:lvl w:ilvl="0">
      <w:start w:val="1"/>
      <w:numFmt w:val="decimal"/>
      <w:lvlText w:val="%1."/>
      <w:lvlJc w:val="left"/>
      <w:pPr>
        <w:ind w:left="0" w:hanging="357"/>
      </w:pPr>
      <w:rPr>
        <w:rFonts w:ascii="Arial Narrow" w:hAnsi="Arial Narrow" w:hint="default"/>
        <w:b/>
        <w:i w:val="0"/>
        <w:caps w:val="0"/>
        <w:strike w:val="0"/>
        <w:dstrike w:val="0"/>
        <w:vanish w:val="0"/>
        <w:color w:val="000000" w:themeColor="text1"/>
        <w:sz w:val="28"/>
        <w:vertAlign w:val="baseline"/>
      </w:rPr>
    </w:lvl>
    <w:lvl w:ilvl="1">
      <w:start w:val="1"/>
      <w:numFmt w:val="decimal"/>
      <w:isLgl/>
      <w:lvlText w:val="%1.%2"/>
      <w:lvlJc w:val="left"/>
      <w:pPr>
        <w:ind w:left="567" w:hanging="567"/>
      </w:pPr>
      <w:rPr>
        <w:rFonts w:ascii="Arial Narrow" w:hAnsi="Arial Narrow" w:hint="default"/>
        <w:b/>
        <w:i w:val="0"/>
        <w:caps w:val="0"/>
        <w:strike w:val="0"/>
        <w:dstrike w:val="0"/>
        <w:vanish w:val="0"/>
        <w:color w:val="000000" w:themeColor="text1"/>
        <w:sz w:val="24"/>
        <w:vertAlign w:val="baseline"/>
      </w:rPr>
    </w:lvl>
    <w:lvl w:ilvl="2">
      <w:start w:val="1"/>
      <w:numFmt w:val="decimal"/>
      <w:lvlText w:val="%3.%1.%2"/>
      <w:lvlJc w:val="left"/>
      <w:pPr>
        <w:ind w:left="737" w:hanging="680"/>
      </w:pPr>
      <w:rPr>
        <w:rFonts w:ascii="Arial Narrow" w:hAnsi="Arial Narrow" w:hint="default"/>
        <w:b/>
        <w:i w:val="0"/>
        <w:sz w:val="24"/>
      </w:rPr>
    </w:lvl>
    <w:lvl w:ilvl="3">
      <w:start w:val="1"/>
      <w:numFmt w:val="decimal"/>
      <w:lvlText w:val="(%4)"/>
      <w:lvlJc w:val="left"/>
      <w:pPr>
        <w:ind w:left="0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hanging="357"/>
      </w:pPr>
      <w:rPr>
        <w:rFonts w:hint="default"/>
      </w:rPr>
    </w:lvl>
  </w:abstractNum>
  <w:num w:numId="1" w16cid:durableId="1924416863">
    <w:abstractNumId w:val="9"/>
  </w:num>
  <w:num w:numId="2" w16cid:durableId="652609782">
    <w:abstractNumId w:val="0"/>
  </w:num>
  <w:num w:numId="3" w16cid:durableId="1505390729">
    <w:abstractNumId w:val="2"/>
  </w:num>
  <w:num w:numId="4" w16cid:durableId="1657878000">
    <w:abstractNumId w:val="4"/>
  </w:num>
  <w:num w:numId="5" w16cid:durableId="1720280906">
    <w:abstractNumId w:val="3"/>
  </w:num>
  <w:num w:numId="6" w16cid:durableId="51078413">
    <w:abstractNumId w:val="5"/>
  </w:num>
  <w:num w:numId="7" w16cid:durableId="1561747397">
    <w:abstractNumId w:val="11"/>
  </w:num>
  <w:num w:numId="8" w16cid:durableId="502823561">
    <w:abstractNumId w:val="8"/>
  </w:num>
  <w:num w:numId="9" w16cid:durableId="1660228972">
    <w:abstractNumId w:val="1"/>
  </w:num>
  <w:num w:numId="10" w16cid:durableId="1612475004">
    <w:abstractNumId w:val="10"/>
  </w:num>
  <w:num w:numId="11" w16cid:durableId="474224408">
    <w:abstractNumId w:val="8"/>
    <w:lvlOverride w:ilvl="0">
      <w:lvl w:ilvl="0">
        <w:start w:val="1"/>
        <w:numFmt w:val="decimal"/>
        <w:pStyle w:val="berschrift1"/>
        <w:lvlText w:val="%1."/>
        <w:lvlJc w:val="left"/>
        <w:pPr>
          <w:ind w:left="0" w:hanging="357"/>
        </w:pPr>
        <w:rPr>
          <w:rFonts w:ascii="Arial Narrow" w:hAnsi="Arial Narrow" w:hint="default"/>
          <w:b/>
          <w:i w:val="0"/>
          <w:caps w:val="0"/>
          <w:strike w:val="0"/>
          <w:dstrike w:val="0"/>
          <w:vanish w:val="0"/>
          <w:color w:val="000000" w:themeColor="text1"/>
          <w:sz w:val="28"/>
          <w:vertAlign w:val="baseline"/>
        </w:rPr>
      </w:lvl>
    </w:lvlOverride>
    <w:lvlOverride w:ilvl="1">
      <w:lvl w:ilvl="1">
        <w:start w:val="1"/>
        <w:numFmt w:val="decimal"/>
        <w:pStyle w:val="berschrift2"/>
        <w:isLgl/>
        <w:lvlText w:val="%1.%2"/>
        <w:lvlJc w:val="left"/>
        <w:pPr>
          <w:ind w:left="567" w:hanging="567"/>
        </w:pPr>
        <w:rPr>
          <w:rFonts w:ascii="Arial Narrow" w:hAnsi="Arial Narrow" w:hint="default"/>
          <w:b/>
          <w:i w:val="0"/>
          <w:caps w:val="0"/>
          <w:strike w:val="0"/>
          <w:dstrike w:val="0"/>
          <w:vanish w:val="0"/>
          <w:color w:val="000000" w:themeColor="text1"/>
          <w:sz w:val="24"/>
          <w:vertAlign w:val="baseline"/>
        </w:rPr>
      </w:lvl>
    </w:lvlOverride>
    <w:lvlOverride w:ilvl="2">
      <w:lvl w:ilvl="2">
        <w:start w:val="1"/>
        <w:numFmt w:val="decimal"/>
        <w:pStyle w:val="berschrift111"/>
        <w:lvlText w:val="%3.%2.%1"/>
        <w:lvlJc w:val="left"/>
        <w:pPr>
          <w:ind w:left="737" w:hanging="680"/>
        </w:pPr>
        <w:rPr>
          <w:rFonts w:ascii="Arial Narrow" w:hAnsi="Arial Narrow" w:hint="default"/>
          <w:b/>
          <w:i w:val="0"/>
          <w:caps/>
          <w:spacing w:val="-4"/>
          <w:sz w:val="24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0" w:hanging="357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0" w:hanging="357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0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0" w:hanging="357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0" w:hanging="357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0" w:hanging="357"/>
        </w:pPr>
        <w:rPr>
          <w:rFonts w:hint="default"/>
        </w:rPr>
      </w:lvl>
    </w:lvlOverride>
  </w:num>
  <w:num w:numId="12" w16cid:durableId="1156535878">
    <w:abstractNumId w:val="7"/>
  </w:num>
  <w:num w:numId="13" w16cid:durableId="1637446871">
    <w:abstractNumId w:val="8"/>
    <w:lvlOverride w:ilvl="0">
      <w:lvl w:ilvl="0">
        <w:start w:val="1"/>
        <w:numFmt w:val="decimal"/>
        <w:pStyle w:val="berschrift1"/>
        <w:lvlText w:val="%1."/>
        <w:lvlJc w:val="left"/>
        <w:pPr>
          <w:ind w:left="0" w:hanging="357"/>
        </w:pPr>
        <w:rPr>
          <w:rFonts w:ascii="Arial Narrow" w:hAnsi="Arial Narrow" w:hint="default"/>
          <w:b/>
          <w:i w:val="0"/>
          <w:caps w:val="0"/>
          <w:strike w:val="0"/>
          <w:dstrike w:val="0"/>
          <w:vanish w:val="0"/>
          <w:color w:val="000000" w:themeColor="text1"/>
          <w:sz w:val="28"/>
          <w:vertAlign w:val="baseline"/>
        </w:rPr>
      </w:lvl>
    </w:lvlOverride>
    <w:lvlOverride w:ilvl="1">
      <w:lvl w:ilvl="1">
        <w:start w:val="1"/>
        <w:numFmt w:val="decimal"/>
        <w:pStyle w:val="berschrift2"/>
        <w:lvlText w:val="%1.%2"/>
        <w:lvlJc w:val="left"/>
        <w:pPr>
          <w:ind w:left="567" w:hanging="567"/>
        </w:pPr>
        <w:rPr>
          <w:rFonts w:ascii="Arial Narrow" w:hAnsi="Arial Narrow" w:hint="default"/>
          <w:b/>
          <w:i w:val="0"/>
          <w:caps w:val="0"/>
          <w:strike w:val="0"/>
          <w:dstrike w:val="0"/>
          <w:vanish w:val="0"/>
          <w:color w:val="000000" w:themeColor="text1"/>
          <w:sz w:val="24"/>
          <w:vertAlign w:val="baseline"/>
        </w:rPr>
      </w:lvl>
    </w:lvlOverride>
    <w:lvlOverride w:ilvl="2">
      <w:lvl w:ilvl="2">
        <w:start w:val="1"/>
        <w:numFmt w:val="decimal"/>
        <w:pStyle w:val="berschrift111"/>
        <w:lvlText w:val="%1.%2.%3"/>
        <w:lvlJc w:val="left"/>
        <w:pPr>
          <w:ind w:left="737" w:hanging="737"/>
        </w:pPr>
        <w:rPr>
          <w:rFonts w:ascii="Arial Narrow" w:hAnsi="Arial Narrow" w:hint="default"/>
          <w:b/>
          <w:i w:val="0"/>
          <w:caps/>
          <w:spacing w:val="-4"/>
          <w:sz w:val="24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0" w:hanging="357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0" w:hanging="357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0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0" w:hanging="357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0" w:hanging="357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0" w:hanging="357"/>
        </w:pPr>
        <w:rPr>
          <w:rFonts w:hint="default"/>
        </w:rPr>
      </w:lvl>
    </w:lvlOverride>
  </w:num>
  <w:num w:numId="14" w16cid:durableId="1436442444">
    <w:abstractNumId w:val="8"/>
    <w:lvlOverride w:ilvl="0">
      <w:lvl w:ilvl="0">
        <w:start w:val="1"/>
        <w:numFmt w:val="decimal"/>
        <w:pStyle w:val="berschrift1"/>
        <w:lvlText w:val="%1."/>
        <w:lvlJc w:val="left"/>
        <w:pPr>
          <w:ind w:left="0" w:hanging="357"/>
        </w:pPr>
        <w:rPr>
          <w:rFonts w:ascii="Arial Narrow" w:hAnsi="Arial Narrow" w:hint="default"/>
          <w:b/>
          <w:i w:val="0"/>
          <w:caps w:val="0"/>
          <w:strike w:val="0"/>
          <w:dstrike w:val="0"/>
          <w:vanish w:val="0"/>
          <w:color w:val="000000" w:themeColor="text1"/>
          <w:sz w:val="28"/>
          <w:vertAlign w:val="baseline"/>
        </w:rPr>
      </w:lvl>
    </w:lvlOverride>
    <w:lvlOverride w:ilvl="1">
      <w:lvl w:ilvl="1">
        <w:start w:val="1"/>
        <w:numFmt w:val="decimal"/>
        <w:pStyle w:val="berschrift2"/>
        <w:lvlText w:val="%1.%2"/>
        <w:lvlJc w:val="left"/>
        <w:pPr>
          <w:ind w:left="567" w:hanging="567"/>
        </w:pPr>
        <w:rPr>
          <w:rFonts w:ascii="Arial Narrow" w:hAnsi="Arial Narrow" w:hint="default"/>
          <w:b/>
          <w:i w:val="0"/>
          <w:caps w:val="0"/>
          <w:strike w:val="0"/>
          <w:dstrike w:val="0"/>
          <w:vanish w:val="0"/>
          <w:color w:val="000000" w:themeColor="text1"/>
          <w:sz w:val="24"/>
          <w:vertAlign w:val="baseline"/>
        </w:rPr>
      </w:lvl>
    </w:lvlOverride>
    <w:lvlOverride w:ilvl="2">
      <w:lvl w:ilvl="2">
        <w:start w:val="1"/>
        <w:numFmt w:val="decimal"/>
        <w:pStyle w:val="berschrift111"/>
        <w:lvlText w:val="%1.%2.%3"/>
        <w:lvlJc w:val="left"/>
        <w:pPr>
          <w:ind w:left="737" w:hanging="737"/>
        </w:pPr>
        <w:rPr>
          <w:rFonts w:ascii="Arial Narrow" w:hAnsi="Arial Narrow" w:hint="default"/>
          <w:b/>
          <w:i w:val="0"/>
          <w:caps/>
          <w:spacing w:val="-4"/>
          <w:sz w:val="24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0" w:hanging="357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0" w:hanging="357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0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0" w:hanging="357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0" w:hanging="357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0" w:hanging="357"/>
        </w:pPr>
        <w:rPr>
          <w:rFonts w:hint="default"/>
        </w:rPr>
      </w:lvl>
    </w:lvlOverride>
  </w:num>
  <w:num w:numId="15" w16cid:durableId="56271765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b73ELkxmYQTMr7nycFq0l8SQHL7rq50PKLI5Zp8rAa0ToyajLXV2GyWR4/gxvOFYklFx2S56/VwHApc3TwSJWg==" w:salt="JrNvuEJq5i1R2LVC35sfmg==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036B"/>
    <w:rsid w:val="000311FF"/>
    <w:rsid w:val="00044798"/>
    <w:rsid w:val="0007394B"/>
    <w:rsid w:val="00097A6C"/>
    <w:rsid w:val="000A7AA8"/>
    <w:rsid w:val="000B6405"/>
    <w:rsid w:val="000C14F7"/>
    <w:rsid w:val="000D5940"/>
    <w:rsid w:val="000E48ED"/>
    <w:rsid w:val="00103623"/>
    <w:rsid w:val="00112DC5"/>
    <w:rsid w:val="001326DF"/>
    <w:rsid w:val="001509BB"/>
    <w:rsid w:val="00160873"/>
    <w:rsid w:val="0017036B"/>
    <w:rsid w:val="00171E85"/>
    <w:rsid w:val="00174B1E"/>
    <w:rsid w:val="001A6BA2"/>
    <w:rsid w:val="001C0409"/>
    <w:rsid w:val="001D689F"/>
    <w:rsid w:val="00200C6D"/>
    <w:rsid w:val="0021102A"/>
    <w:rsid w:val="00232570"/>
    <w:rsid w:val="00252E01"/>
    <w:rsid w:val="00257D3A"/>
    <w:rsid w:val="002602B4"/>
    <w:rsid w:val="002A67E8"/>
    <w:rsid w:val="002B3006"/>
    <w:rsid w:val="002C53D6"/>
    <w:rsid w:val="002C5B16"/>
    <w:rsid w:val="002E191E"/>
    <w:rsid w:val="0032102F"/>
    <w:rsid w:val="0036074E"/>
    <w:rsid w:val="0036311C"/>
    <w:rsid w:val="00363D36"/>
    <w:rsid w:val="003915F1"/>
    <w:rsid w:val="003A6224"/>
    <w:rsid w:val="003E05A4"/>
    <w:rsid w:val="00403C72"/>
    <w:rsid w:val="00431EB9"/>
    <w:rsid w:val="00441FC6"/>
    <w:rsid w:val="00454B1C"/>
    <w:rsid w:val="0046678C"/>
    <w:rsid w:val="00480DE2"/>
    <w:rsid w:val="0049790D"/>
    <w:rsid w:val="004B49BA"/>
    <w:rsid w:val="004F7FF0"/>
    <w:rsid w:val="0054289B"/>
    <w:rsid w:val="0055016B"/>
    <w:rsid w:val="00576D46"/>
    <w:rsid w:val="00593DF7"/>
    <w:rsid w:val="005B4515"/>
    <w:rsid w:val="005C77D8"/>
    <w:rsid w:val="005D1185"/>
    <w:rsid w:val="005D5202"/>
    <w:rsid w:val="005E7ABF"/>
    <w:rsid w:val="00601E63"/>
    <w:rsid w:val="0063369A"/>
    <w:rsid w:val="0066718C"/>
    <w:rsid w:val="00672725"/>
    <w:rsid w:val="006756E9"/>
    <w:rsid w:val="006B2525"/>
    <w:rsid w:val="006B3E03"/>
    <w:rsid w:val="006C45D6"/>
    <w:rsid w:val="006D1DB6"/>
    <w:rsid w:val="007175BB"/>
    <w:rsid w:val="00726D45"/>
    <w:rsid w:val="007678AF"/>
    <w:rsid w:val="007943A2"/>
    <w:rsid w:val="007A1CDB"/>
    <w:rsid w:val="007B4574"/>
    <w:rsid w:val="007C780F"/>
    <w:rsid w:val="007E1A43"/>
    <w:rsid w:val="00872431"/>
    <w:rsid w:val="008755B0"/>
    <w:rsid w:val="008D2AFC"/>
    <w:rsid w:val="008F1064"/>
    <w:rsid w:val="008F402C"/>
    <w:rsid w:val="008F4DFA"/>
    <w:rsid w:val="0091751D"/>
    <w:rsid w:val="00950887"/>
    <w:rsid w:val="009557B0"/>
    <w:rsid w:val="009811FC"/>
    <w:rsid w:val="009A771B"/>
    <w:rsid w:val="009C39A2"/>
    <w:rsid w:val="009C727B"/>
    <w:rsid w:val="009D391C"/>
    <w:rsid w:val="009E3D58"/>
    <w:rsid w:val="009F50D2"/>
    <w:rsid w:val="00A33E06"/>
    <w:rsid w:val="00A612D4"/>
    <w:rsid w:val="00A76455"/>
    <w:rsid w:val="00AB2E11"/>
    <w:rsid w:val="00AD4F9E"/>
    <w:rsid w:val="00AF5EEF"/>
    <w:rsid w:val="00B22B5B"/>
    <w:rsid w:val="00B36AD9"/>
    <w:rsid w:val="00B4566F"/>
    <w:rsid w:val="00B5756F"/>
    <w:rsid w:val="00B60B5F"/>
    <w:rsid w:val="00B65FE0"/>
    <w:rsid w:val="00B760F5"/>
    <w:rsid w:val="00BB0BB9"/>
    <w:rsid w:val="00BF5CCF"/>
    <w:rsid w:val="00C61B65"/>
    <w:rsid w:val="00C720F0"/>
    <w:rsid w:val="00C90A2C"/>
    <w:rsid w:val="00CB399F"/>
    <w:rsid w:val="00CC0E9C"/>
    <w:rsid w:val="00CC5C9C"/>
    <w:rsid w:val="00D0106C"/>
    <w:rsid w:val="00D07636"/>
    <w:rsid w:val="00D13536"/>
    <w:rsid w:val="00D311E7"/>
    <w:rsid w:val="00D35271"/>
    <w:rsid w:val="00D45057"/>
    <w:rsid w:val="00D77CC9"/>
    <w:rsid w:val="00D9678C"/>
    <w:rsid w:val="00DA0581"/>
    <w:rsid w:val="00DA59C6"/>
    <w:rsid w:val="00DD6D6F"/>
    <w:rsid w:val="00E13B2B"/>
    <w:rsid w:val="00E50767"/>
    <w:rsid w:val="00E54BEC"/>
    <w:rsid w:val="00E621CA"/>
    <w:rsid w:val="00E62593"/>
    <w:rsid w:val="00E77E6E"/>
    <w:rsid w:val="00E83956"/>
    <w:rsid w:val="00E8643E"/>
    <w:rsid w:val="00EA192A"/>
    <w:rsid w:val="00EB36CA"/>
    <w:rsid w:val="00EC7CDE"/>
    <w:rsid w:val="00EE5433"/>
    <w:rsid w:val="00F030E7"/>
    <w:rsid w:val="00F23B06"/>
    <w:rsid w:val="00F67378"/>
    <w:rsid w:val="00F83DCE"/>
    <w:rsid w:val="00FA033B"/>
    <w:rsid w:val="00FB3F5F"/>
    <w:rsid w:val="00FF6CD6"/>
    <w:rsid w:val="525C1DAA"/>
    <w:rsid w:val="65DCF5E1"/>
    <w:rsid w:val="77495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C3EA10"/>
  <w15:chartTrackingRefBased/>
  <w15:docId w15:val="{AC93A780-BA53-43E8-92EB-A026770C8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Fließtext"/>
    <w:qFormat/>
    <w:rsid w:val="00AF5EEF"/>
    <w:pPr>
      <w:spacing w:after="190" w:line="260" w:lineRule="exact"/>
    </w:pPr>
    <w:rPr>
      <w:spacing w:val="4"/>
      <w:sz w:val="19"/>
    </w:rPr>
  </w:style>
  <w:style w:type="paragraph" w:styleId="berschrift1">
    <w:name w:val="heading 1"/>
    <w:next w:val="Standard"/>
    <w:link w:val="berschrift1Zchn"/>
    <w:uiPriority w:val="9"/>
    <w:qFormat/>
    <w:rsid w:val="006B2525"/>
    <w:pPr>
      <w:keepNext/>
      <w:keepLines/>
      <w:numPr>
        <w:numId w:val="8"/>
      </w:numPr>
      <w:spacing w:before="560" w:after="190" w:line="330" w:lineRule="exact"/>
      <w:contextualSpacing/>
      <w:outlineLvl w:val="0"/>
    </w:pPr>
    <w:rPr>
      <w:rFonts w:ascii="Arial Narrow" w:eastAsiaTheme="majorEastAsia" w:hAnsi="Arial Narrow" w:cstheme="majorBidi"/>
      <w:b/>
      <w:caps/>
      <w:spacing w:val="-4"/>
      <w:sz w:val="28"/>
      <w:szCs w:val="32"/>
    </w:rPr>
  </w:style>
  <w:style w:type="paragraph" w:styleId="berschrift2">
    <w:name w:val="heading 2"/>
    <w:aliases w:val="2. Überschrift"/>
    <w:next w:val="Standard"/>
    <w:link w:val="berschrift2Zchn"/>
    <w:uiPriority w:val="9"/>
    <w:unhideWhenUsed/>
    <w:qFormat/>
    <w:rsid w:val="006B2525"/>
    <w:pPr>
      <w:keepNext/>
      <w:keepLines/>
      <w:numPr>
        <w:ilvl w:val="1"/>
        <w:numId w:val="8"/>
      </w:numPr>
      <w:spacing w:before="600"/>
      <w:contextualSpacing/>
      <w:outlineLvl w:val="1"/>
    </w:pPr>
    <w:rPr>
      <w:rFonts w:ascii="Arial Narrow" w:eastAsiaTheme="majorEastAsia" w:hAnsi="Arial Narrow" w:cstheme="majorBidi"/>
      <w:b/>
      <w:caps/>
      <w:noProof/>
      <w:spacing w:val="-4"/>
      <w:sz w:val="24"/>
      <w:szCs w:val="26"/>
      <w:lang w:eastAsia="de-DE"/>
    </w:rPr>
  </w:style>
  <w:style w:type="paragraph" w:styleId="berschrift3">
    <w:name w:val="heading 3"/>
    <w:basedOn w:val="berschrift2"/>
    <w:next w:val="Standard"/>
    <w:link w:val="berschrift3Zchn"/>
    <w:uiPriority w:val="9"/>
    <w:unhideWhenUsed/>
    <w:rsid w:val="00DA59C6"/>
    <w:pPr>
      <w:outlineLvl w:val="2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B2525"/>
    <w:rPr>
      <w:rFonts w:ascii="Arial Narrow" w:eastAsiaTheme="majorEastAsia" w:hAnsi="Arial Narrow" w:cstheme="majorBidi"/>
      <w:b/>
      <w:caps/>
      <w:spacing w:val="-4"/>
      <w:sz w:val="28"/>
      <w:szCs w:val="32"/>
    </w:rPr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9"/>
    <w:rsid w:val="006B2525"/>
    <w:rPr>
      <w:rFonts w:ascii="Arial Narrow" w:eastAsiaTheme="majorEastAsia" w:hAnsi="Arial Narrow" w:cstheme="majorBidi"/>
      <w:b/>
      <w:caps/>
      <w:noProof/>
      <w:spacing w:val="-4"/>
      <w:sz w:val="24"/>
      <w:szCs w:val="26"/>
      <w:lang w:eastAsia="de-DE"/>
    </w:rPr>
  </w:style>
  <w:style w:type="paragraph" w:customStyle="1" w:styleId="UnterberschriftZwischenberschrift">
    <w:name w:val="Unterüberschrift/Zwischenüberschrift"/>
    <w:basedOn w:val="Standard"/>
    <w:next w:val="Standard"/>
    <w:link w:val="UnterberschriftZwischenberschriftZchn"/>
    <w:qFormat/>
    <w:rsid w:val="0091751D"/>
    <w:pPr>
      <w:spacing w:after="0" w:line="410" w:lineRule="exact"/>
    </w:pPr>
    <w:rPr>
      <w:rFonts w:ascii="Arial Narrow" w:hAnsi="Arial Narrow" w:cs="ArialMT"/>
      <w:b/>
      <w:color w:val="00A096" w:themeColor="accent3"/>
      <w:spacing w:val="-4"/>
      <w:sz w:val="36"/>
      <w:szCs w:val="19"/>
      <w:lang w:eastAsia="de-DE"/>
    </w:rPr>
  </w:style>
  <w:style w:type="paragraph" w:styleId="Titel">
    <w:name w:val="Title"/>
    <w:aliases w:val="Einleitung/Absatzüberschrift"/>
    <w:next w:val="Standard"/>
    <w:link w:val="TitelZchn"/>
    <w:uiPriority w:val="10"/>
    <w:qFormat/>
    <w:rsid w:val="00EE5433"/>
    <w:pPr>
      <w:spacing w:before="420" w:after="210" w:line="300" w:lineRule="exact"/>
      <w:contextualSpacing/>
    </w:pPr>
    <w:rPr>
      <w:rFonts w:eastAsiaTheme="majorEastAsia" w:cstheme="majorBidi"/>
      <w:b/>
      <w:spacing w:val="8"/>
      <w:kern w:val="28"/>
      <w:sz w:val="21"/>
      <w:szCs w:val="5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DA59C6"/>
    <w:rPr>
      <w:rFonts w:ascii="Arial Narrow" w:eastAsiaTheme="majorEastAsia" w:hAnsi="Arial Narrow" w:cstheme="majorBidi"/>
      <w:b/>
      <w:caps/>
      <w:noProof/>
      <w:spacing w:val="-4"/>
      <w:sz w:val="24"/>
      <w:szCs w:val="26"/>
      <w:lang w:eastAsia="de-DE"/>
    </w:rPr>
  </w:style>
  <w:style w:type="character" w:customStyle="1" w:styleId="UnterberschriftZwischenberschriftZchn">
    <w:name w:val="Unterüberschrift/Zwischenüberschrift Zchn"/>
    <w:basedOn w:val="Absatz-Standardschriftart"/>
    <w:link w:val="UnterberschriftZwischenberschrift"/>
    <w:rsid w:val="0091751D"/>
    <w:rPr>
      <w:rFonts w:ascii="Arial Narrow" w:hAnsi="Arial Narrow" w:cs="ArialMT"/>
      <w:b/>
      <w:color w:val="00A096" w:themeColor="accent3"/>
      <w:spacing w:val="-4"/>
      <w:sz w:val="36"/>
      <w:szCs w:val="19"/>
      <w:lang w:eastAsia="de-DE"/>
    </w:rPr>
  </w:style>
  <w:style w:type="character" w:customStyle="1" w:styleId="TitelZchn">
    <w:name w:val="Titel Zchn"/>
    <w:aliases w:val="Einleitung/Absatzüberschrift Zchn"/>
    <w:basedOn w:val="Absatz-Standardschriftart"/>
    <w:link w:val="Titel"/>
    <w:uiPriority w:val="10"/>
    <w:rsid w:val="00EE5433"/>
    <w:rPr>
      <w:rFonts w:eastAsiaTheme="majorEastAsia" w:cstheme="majorBidi"/>
      <w:b/>
      <w:spacing w:val="8"/>
      <w:kern w:val="28"/>
      <w:sz w:val="21"/>
      <w:szCs w:val="56"/>
    </w:rPr>
  </w:style>
  <w:style w:type="paragraph" w:styleId="Kopfzeile">
    <w:name w:val="header"/>
    <w:basedOn w:val="Standard"/>
    <w:link w:val="KopfzeileZchn"/>
    <w:uiPriority w:val="99"/>
    <w:unhideWhenUsed/>
    <w:rsid w:val="00E621CA"/>
    <w:pPr>
      <w:tabs>
        <w:tab w:val="center" w:pos="4536"/>
        <w:tab w:val="right" w:pos="9072"/>
      </w:tabs>
      <w:spacing w:after="0" w:line="240" w:lineRule="auto"/>
    </w:pPr>
    <w:rPr>
      <w:spacing w:val="8"/>
    </w:rPr>
  </w:style>
  <w:style w:type="character" w:customStyle="1" w:styleId="KopfzeileZchn">
    <w:name w:val="Kopfzeile Zchn"/>
    <w:basedOn w:val="Absatz-Standardschriftart"/>
    <w:link w:val="Kopfzeile"/>
    <w:uiPriority w:val="99"/>
    <w:rsid w:val="00E621CA"/>
    <w:rPr>
      <w:rFonts w:ascii="DIN 2014" w:hAnsi="DIN 2014"/>
      <w:b/>
      <w:sz w:val="19"/>
    </w:rPr>
  </w:style>
  <w:style w:type="paragraph" w:styleId="Fuzeile">
    <w:name w:val="footer"/>
    <w:basedOn w:val="Standard"/>
    <w:link w:val="FuzeileZchn"/>
    <w:uiPriority w:val="99"/>
    <w:unhideWhenUsed/>
    <w:rsid w:val="00E621CA"/>
    <w:pPr>
      <w:tabs>
        <w:tab w:val="center" w:pos="4536"/>
        <w:tab w:val="right" w:pos="9072"/>
      </w:tabs>
      <w:spacing w:after="0" w:line="240" w:lineRule="auto"/>
    </w:pPr>
    <w:rPr>
      <w:spacing w:val="8"/>
    </w:rPr>
  </w:style>
  <w:style w:type="character" w:customStyle="1" w:styleId="FuzeileZchn">
    <w:name w:val="Fußzeile Zchn"/>
    <w:basedOn w:val="Absatz-Standardschriftart"/>
    <w:link w:val="Fuzeile"/>
    <w:uiPriority w:val="99"/>
    <w:rsid w:val="00E621CA"/>
    <w:rPr>
      <w:rFonts w:ascii="DIN 2014" w:hAnsi="DIN 2014"/>
      <w:b/>
      <w:sz w:val="19"/>
    </w:rPr>
  </w:style>
  <w:style w:type="paragraph" w:customStyle="1" w:styleId="AbsenderAdressfelder">
    <w:name w:val="Absender Adressfelder"/>
    <w:basedOn w:val="Standard"/>
    <w:link w:val="AbsenderAdressfelderZchn"/>
    <w:autoRedefine/>
    <w:rsid w:val="00174B1E"/>
    <w:pPr>
      <w:spacing w:after="140" w:line="240" w:lineRule="auto"/>
      <w:jc w:val="center"/>
    </w:pPr>
    <w:rPr>
      <w:spacing w:val="8"/>
      <w:sz w:val="14"/>
    </w:rPr>
  </w:style>
  <w:style w:type="paragraph" w:customStyle="1" w:styleId="EmpfngerAdressfeld">
    <w:name w:val="Empfänger Adressfeld"/>
    <w:basedOn w:val="AbsenderAdressfelder"/>
    <w:link w:val="EmpfngerAdressfeldZchn"/>
    <w:rsid w:val="00F83DCE"/>
    <w:rPr>
      <w:sz w:val="17"/>
    </w:rPr>
  </w:style>
  <w:style w:type="character" w:customStyle="1" w:styleId="AbsenderAdressfelderZchn">
    <w:name w:val="Absender Adressfelder Zchn"/>
    <w:basedOn w:val="Absatz-Standardschriftart"/>
    <w:link w:val="AbsenderAdressfelder"/>
    <w:rsid w:val="00174B1E"/>
    <w:rPr>
      <w:rFonts w:ascii="ArialMT" w:hAnsi="ArialMT"/>
      <w:b/>
      <w:sz w:val="14"/>
    </w:rPr>
  </w:style>
  <w:style w:type="character" w:styleId="Hyperlink">
    <w:name w:val="Hyperlink"/>
    <w:basedOn w:val="Absatz-Standardschriftart"/>
    <w:uiPriority w:val="99"/>
    <w:unhideWhenUsed/>
    <w:rsid w:val="00F83DCE"/>
    <w:rPr>
      <w:color w:val="5F5F5F" w:themeColor="hyperlink"/>
      <w:u w:val="single"/>
    </w:rPr>
  </w:style>
  <w:style w:type="character" w:customStyle="1" w:styleId="EmpfngerAdressfeldZchn">
    <w:name w:val="Empfänger Adressfeld Zchn"/>
    <w:basedOn w:val="AbsenderAdressfelderZchn"/>
    <w:link w:val="EmpfngerAdressfeld"/>
    <w:rsid w:val="00F83DCE"/>
    <w:rPr>
      <w:rFonts w:asciiTheme="minorHAnsi" w:hAnsiTheme="minorHAnsi"/>
      <w:b/>
      <w:sz w:val="17"/>
    </w:rPr>
  </w:style>
  <w:style w:type="paragraph" w:styleId="Listenabsatz">
    <w:name w:val="List Paragraph"/>
    <w:basedOn w:val="Standard"/>
    <w:link w:val="ListenabsatzZchn"/>
    <w:uiPriority w:val="34"/>
    <w:rsid w:val="002602B4"/>
    <w:pPr>
      <w:ind w:left="720"/>
      <w:contextualSpacing/>
    </w:pPr>
    <w:rPr>
      <w:spacing w:val="8"/>
    </w:rPr>
  </w:style>
  <w:style w:type="paragraph" w:customStyle="1" w:styleId="Titelzeile">
    <w:name w:val="Titelzeile"/>
    <w:link w:val="TitelzeileZchn"/>
    <w:qFormat/>
    <w:rsid w:val="006B2525"/>
    <w:pPr>
      <w:spacing w:after="0" w:line="690" w:lineRule="exact"/>
    </w:pPr>
    <w:rPr>
      <w:rFonts w:ascii="Arial Narrow" w:eastAsiaTheme="majorEastAsia" w:hAnsi="Arial Narrow" w:cstheme="majorBidi"/>
      <w:b/>
      <w:caps/>
      <w:noProof/>
      <w:color w:val="000000" w:themeColor="text1"/>
      <w:spacing w:val="-4"/>
      <w:sz w:val="64"/>
      <w:szCs w:val="26"/>
      <w:lang w:eastAsia="de-DE"/>
    </w:rPr>
  </w:style>
  <w:style w:type="character" w:customStyle="1" w:styleId="TitelzeileZchn">
    <w:name w:val="Titelzeile Zchn"/>
    <w:basedOn w:val="berschrift2Zchn"/>
    <w:link w:val="Titelzeile"/>
    <w:rsid w:val="006B2525"/>
    <w:rPr>
      <w:rFonts w:ascii="Arial Narrow" w:eastAsiaTheme="majorEastAsia" w:hAnsi="Arial Narrow" w:cstheme="majorBidi"/>
      <w:b/>
      <w:caps/>
      <w:noProof/>
      <w:color w:val="000000" w:themeColor="text1"/>
      <w:spacing w:val="-4"/>
      <w:sz w:val="64"/>
      <w:szCs w:val="26"/>
      <w:lang w:eastAsia="de-DE"/>
    </w:rPr>
  </w:style>
  <w:style w:type="table" w:styleId="Tabellenraster">
    <w:name w:val="Table Grid"/>
    <w:basedOn w:val="NormaleTabelle"/>
    <w:uiPriority w:val="39"/>
    <w:rsid w:val="00EE54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Formatvorlage1">
    <w:name w:val="Formatvorlage1"/>
    <w:uiPriority w:val="99"/>
    <w:rsid w:val="00044798"/>
    <w:pPr>
      <w:numPr>
        <w:numId w:val="7"/>
      </w:numPr>
    </w:pPr>
  </w:style>
  <w:style w:type="paragraph" w:customStyle="1" w:styleId="Formatvorlage2">
    <w:name w:val="Formatvorlage2"/>
    <w:basedOn w:val="Listenabsatz"/>
    <w:link w:val="Formatvorlage2Zchn"/>
    <w:rsid w:val="00F23B06"/>
    <w:pPr>
      <w:ind w:left="0"/>
    </w:pPr>
    <w:rPr>
      <w:rFonts w:ascii="Arial Narrow" w:hAnsi="Arial Narrow"/>
      <w:sz w:val="24"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F23B06"/>
    <w:rPr>
      <w:spacing w:val="8"/>
      <w:sz w:val="19"/>
    </w:rPr>
  </w:style>
  <w:style w:type="character" w:customStyle="1" w:styleId="Formatvorlage2Zchn">
    <w:name w:val="Formatvorlage2 Zchn"/>
    <w:basedOn w:val="ListenabsatzZchn"/>
    <w:link w:val="Formatvorlage2"/>
    <w:rsid w:val="00F23B06"/>
    <w:rPr>
      <w:rFonts w:ascii="Arial Narrow" w:hAnsi="Arial Narrow"/>
      <w:spacing w:val="8"/>
      <w:sz w:val="24"/>
    </w:rPr>
  </w:style>
  <w:style w:type="paragraph" w:customStyle="1" w:styleId="Unterberschrift">
    <w:name w:val="Unterüberschrift"/>
    <w:basedOn w:val="Formatvorlage2"/>
    <w:link w:val="UnterberschriftZchn"/>
    <w:qFormat/>
    <w:rsid w:val="0032102F"/>
    <w:pPr>
      <w:ind w:left="680"/>
    </w:pPr>
    <w:rPr>
      <w:b/>
      <w:caps/>
      <w:color w:val="000000" w:themeColor="text1"/>
      <w:spacing w:val="-4"/>
    </w:rPr>
  </w:style>
  <w:style w:type="character" w:customStyle="1" w:styleId="UnterberschriftZchn">
    <w:name w:val="Unterüberschrift Zchn"/>
    <w:basedOn w:val="Formatvorlage2Zchn"/>
    <w:link w:val="Unterberschrift"/>
    <w:rsid w:val="0032102F"/>
    <w:rPr>
      <w:rFonts w:ascii="Arial Narrow" w:hAnsi="Arial Narrow"/>
      <w:b/>
      <w:caps/>
      <w:color w:val="000000" w:themeColor="text1"/>
      <w:spacing w:val="-4"/>
      <w:sz w:val="24"/>
    </w:rPr>
  </w:style>
  <w:style w:type="numbering" w:customStyle="1" w:styleId="Formatvorlage3">
    <w:name w:val="Formatvorlage3"/>
    <w:basedOn w:val="KeineListe"/>
    <w:uiPriority w:val="99"/>
    <w:rsid w:val="0066718C"/>
    <w:pPr>
      <w:numPr>
        <w:numId w:val="9"/>
      </w:numPr>
    </w:pPr>
  </w:style>
  <w:style w:type="paragraph" w:customStyle="1" w:styleId="berschriften3">
    <w:name w:val="Überschriften 3"/>
    <w:basedOn w:val="Listenabsatz"/>
    <w:link w:val="berschriften3Zchn"/>
    <w:rsid w:val="0066718C"/>
    <w:pPr>
      <w:numPr>
        <w:ilvl w:val="2"/>
        <w:numId w:val="10"/>
      </w:numPr>
    </w:pPr>
    <w:rPr>
      <w:rFonts w:ascii="Arial Narrow" w:hAnsi="Arial Narrow"/>
      <w:b/>
      <w:caps/>
      <w:spacing w:val="-4"/>
      <w:sz w:val="24"/>
    </w:rPr>
  </w:style>
  <w:style w:type="character" w:customStyle="1" w:styleId="berschriften3Zchn">
    <w:name w:val="Überschriften 3 Zchn"/>
    <w:basedOn w:val="ListenabsatzZchn"/>
    <w:link w:val="berschriften3"/>
    <w:rsid w:val="0066718C"/>
    <w:rPr>
      <w:rFonts w:ascii="Arial Narrow" w:hAnsi="Arial Narrow"/>
      <w:b/>
      <w:caps/>
      <w:spacing w:val="-4"/>
      <w:sz w:val="24"/>
    </w:rPr>
  </w:style>
  <w:style w:type="paragraph" w:customStyle="1" w:styleId="berschrift111">
    <w:name w:val="Überschrift 1.1.1"/>
    <w:basedOn w:val="Listenabsatz"/>
    <w:link w:val="berschrift111Zchn"/>
    <w:autoRedefine/>
    <w:qFormat/>
    <w:rsid w:val="00DA59C6"/>
    <w:pPr>
      <w:numPr>
        <w:ilvl w:val="2"/>
        <w:numId w:val="8"/>
      </w:numPr>
      <w:spacing w:line="240" w:lineRule="auto"/>
    </w:pPr>
    <w:rPr>
      <w:rFonts w:ascii="Arial Narrow" w:hAnsi="Arial Narrow"/>
      <w:b/>
      <w:caps/>
      <w:spacing w:val="-4"/>
      <w:sz w:val="24"/>
      <w:lang w:val="en-US"/>
    </w:rPr>
  </w:style>
  <w:style w:type="character" w:customStyle="1" w:styleId="berschrift111Zchn">
    <w:name w:val="Überschrift 1.1.1 Zchn"/>
    <w:basedOn w:val="ListenabsatzZchn"/>
    <w:link w:val="berschrift111"/>
    <w:rsid w:val="00DA59C6"/>
    <w:rPr>
      <w:rFonts w:ascii="Arial Narrow" w:hAnsi="Arial Narrow"/>
      <w:b/>
      <w:caps/>
      <w:spacing w:val="-4"/>
      <w:sz w:val="24"/>
      <w:lang w:val="en-US"/>
    </w:rPr>
  </w:style>
  <w:style w:type="character" w:styleId="Fett">
    <w:name w:val="Strong"/>
    <w:basedOn w:val="Absatz-Standardschriftart"/>
    <w:uiPriority w:val="22"/>
    <w:qFormat/>
    <w:rsid w:val="00F030E7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9E3D5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9E3D58"/>
    <w:pPr>
      <w:spacing w:line="240" w:lineRule="auto"/>
    </w:pPr>
    <w:rPr>
      <w:spacing w:val="8"/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9E3D58"/>
    <w:rPr>
      <w:spacing w:val="8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E3D5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E3D58"/>
    <w:rPr>
      <w:b/>
      <w:bCs/>
      <w:spacing w:val="8"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9E3D58"/>
    <w:rPr>
      <w:color w:val="808080"/>
    </w:rPr>
  </w:style>
  <w:style w:type="paragraph" w:customStyle="1" w:styleId="Untertitelzeile">
    <w:name w:val="Untertitelzeile"/>
    <w:link w:val="UntertitelzeileZchn"/>
    <w:qFormat/>
    <w:rsid w:val="006756E9"/>
    <w:pPr>
      <w:spacing w:after="0" w:line="410" w:lineRule="exact"/>
    </w:pPr>
    <w:rPr>
      <w:rFonts w:ascii="Arial Narrow" w:eastAsiaTheme="majorEastAsia" w:hAnsi="Arial Narrow" w:cs="ArialMT"/>
      <w:b/>
      <w:noProof/>
      <w:color w:val="00A096" w:themeColor="accent3"/>
      <w:spacing w:val="-4"/>
      <w:sz w:val="36"/>
      <w:szCs w:val="19"/>
      <w:lang w:val="en-US" w:eastAsia="de-DE"/>
    </w:rPr>
  </w:style>
  <w:style w:type="character" w:customStyle="1" w:styleId="UntertitelzeileZchn">
    <w:name w:val="Untertitelzeile Zchn"/>
    <w:basedOn w:val="TitelzeileZchn"/>
    <w:link w:val="Untertitelzeile"/>
    <w:rsid w:val="006756E9"/>
    <w:rPr>
      <w:rFonts w:ascii="Arial Narrow" w:eastAsiaTheme="majorEastAsia" w:hAnsi="Arial Narrow" w:cs="ArialMT"/>
      <w:b/>
      <w:caps w:val="0"/>
      <w:noProof/>
      <w:color w:val="00A096" w:themeColor="accent3"/>
      <w:spacing w:val="-4"/>
      <w:sz w:val="36"/>
      <w:szCs w:val="19"/>
      <w:lang w:val="en-US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medienanstalt-nrw.de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medienanstalt-nrw.de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lfmnrw.sharepoint.com/sites/LFM-Templates/Templates/%5bVergabe%5d%20-%20Preisblat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9B2C4F9F5974A12AC26F8B4B70A45E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D24CE39-0DE8-441D-ACBF-412D04871AA6}"/>
      </w:docPartPr>
      <w:docPartBody>
        <w:p w:rsidR="00AD4F9E" w:rsidRDefault="00AD4F9E">
          <w:pPr>
            <w:pStyle w:val="39B2C4F9F5974A12AC26F8B4B70A45E5"/>
          </w:pPr>
          <w:r w:rsidRPr="00465483">
            <w:rPr>
              <w:rStyle w:val="Platzhaltertext"/>
            </w:rPr>
            <w:t xml:space="preserve">Klicken oder tippen Sie hier, um </w:t>
          </w:r>
          <w:r>
            <w:rPr>
              <w:rStyle w:val="Platzhaltertext"/>
            </w:rPr>
            <w:t>den Preis pro Einheit (netto)</w:t>
          </w:r>
          <w:r w:rsidRPr="00465483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21790F37E96C4E72B596626722F12C7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3B52BE-1A96-43C4-96AE-FBB0C368C370}"/>
      </w:docPartPr>
      <w:docPartBody>
        <w:p w:rsidR="00AD4F9E" w:rsidRDefault="00AD4F9E">
          <w:pPr>
            <w:pStyle w:val="21790F37E96C4E72B596626722F12C78"/>
          </w:pPr>
          <w:r w:rsidRPr="00465483">
            <w:rPr>
              <w:rStyle w:val="Platzhaltertext"/>
            </w:rPr>
            <w:t xml:space="preserve">Klicken oder tippen Sie hier, um </w:t>
          </w:r>
          <w:r>
            <w:rPr>
              <w:rStyle w:val="Platzhaltertext"/>
            </w:rPr>
            <w:t xml:space="preserve">den Gesamtpreis (netto) </w:t>
          </w:r>
          <w:r w:rsidRPr="00465483">
            <w:rPr>
              <w:rStyle w:val="Platzhaltertext"/>
            </w:rPr>
            <w:t>einzugeben.</w:t>
          </w:r>
        </w:p>
      </w:docPartBody>
    </w:docPart>
    <w:docPart>
      <w:docPartPr>
        <w:name w:val="97B001011CFE406C89A3860A6DD039C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03BC97D-EAEB-4246-B881-3E5A97982736}"/>
      </w:docPartPr>
      <w:docPartBody>
        <w:p w:rsidR="00AD4F9E" w:rsidRDefault="00AD4F9E">
          <w:pPr>
            <w:pStyle w:val="97B001011CFE406C89A3860A6DD039C8"/>
          </w:pPr>
          <w:r w:rsidRPr="00465483">
            <w:rPr>
              <w:rStyle w:val="Platzhaltertext"/>
            </w:rPr>
            <w:t xml:space="preserve">Klicken oder tippen Sie hier, um </w:t>
          </w:r>
          <w:r>
            <w:rPr>
              <w:rStyle w:val="Platzhaltertext"/>
            </w:rPr>
            <w:t>den Preis pro Einheit (netto)</w:t>
          </w:r>
          <w:r w:rsidRPr="00465483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C04FAE3D5BE54688B00EFF9C2499223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64E0405-69F6-43F9-9C60-B1539894A373}"/>
      </w:docPartPr>
      <w:docPartBody>
        <w:p w:rsidR="00AD4F9E" w:rsidRDefault="00AD4F9E">
          <w:pPr>
            <w:pStyle w:val="C04FAE3D5BE54688B00EFF9C24992237"/>
          </w:pPr>
          <w:r w:rsidRPr="00465483">
            <w:rPr>
              <w:rStyle w:val="Platzhaltertext"/>
            </w:rPr>
            <w:t xml:space="preserve">Klicken oder tippen Sie hier, um </w:t>
          </w:r>
          <w:r>
            <w:rPr>
              <w:rStyle w:val="Platzhaltertext"/>
            </w:rPr>
            <w:t xml:space="preserve">den Gesamtpreis (netto) </w:t>
          </w:r>
          <w:r w:rsidRPr="00465483">
            <w:rPr>
              <w:rStyle w:val="Platzhaltertext"/>
            </w:rPr>
            <w:t>einzugeben.</w:t>
          </w:r>
        </w:p>
      </w:docPartBody>
    </w:docPart>
    <w:docPart>
      <w:docPartPr>
        <w:name w:val="384F44631B5D4DC9888B955B5F51D27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5F96657-E55A-40FA-BD06-8AEB6185B15E}"/>
      </w:docPartPr>
      <w:docPartBody>
        <w:p w:rsidR="00AD4F9E" w:rsidRDefault="00AD4F9E">
          <w:pPr>
            <w:pStyle w:val="384F44631B5D4DC9888B955B5F51D275"/>
          </w:pPr>
          <w:r w:rsidRPr="00465483">
            <w:rPr>
              <w:rStyle w:val="Platzhaltertext"/>
            </w:rPr>
            <w:t xml:space="preserve">Klicken oder tippen Sie hier, um </w:t>
          </w:r>
          <w:r>
            <w:rPr>
              <w:rStyle w:val="Platzhaltertext"/>
            </w:rPr>
            <w:t>den Betrag (netto) in €</w:t>
          </w:r>
          <w:r w:rsidRPr="00465483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D2272DE327D84081A42350FBAB5DDDB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8830202-223D-4EF0-A0D6-5D02F4AE9BC3}"/>
      </w:docPartPr>
      <w:docPartBody>
        <w:p w:rsidR="00AD4F9E" w:rsidRDefault="00AD4F9E">
          <w:pPr>
            <w:pStyle w:val="D2272DE327D84081A42350FBAB5DDDB1"/>
          </w:pPr>
          <w:r w:rsidRPr="00465483">
            <w:rPr>
              <w:rStyle w:val="Platzhaltertext"/>
            </w:rPr>
            <w:t xml:space="preserve">Klicken oder tippen Sie hier, um </w:t>
          </w:r>
          <w:r>
            <w:rPr>
              <w:rStyle w:val="Platzhaltertext"/>
            </w:rPr>
            <w:t>die MwSt. in €</w:t>
          </w:r>
          <w:r w:rsidRPr="00465483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E5FDAE7DC0DB47D6811A7B2AD7CDB2B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DD32404-32C1-4680-AC2C-1E3CF1335A98}"/>
      </w:docPartPr>
      <w:docPartBody>
        <w:p w:rsidR="00AD4F9E" w:rsidRDefault="00AD4F9E">
          <w:pPr>
            <w:pStyle w:val="E5FDAE7DC0DB47D6811A7B2AD7CDB2B2"/>
          </w:pPr>
          <w:r w:rsidRPr="00465483">
            <w:rPr>
              <w:rStyle w:val="Platzhaltertext"/>
            </w:rPr>
            <w:t xml:space="preserve">Klicken oder tippen Sie hier, um </w:t>
          </w:r>
          <w:r>
            <w:rPr>
              <w:rStyle w:val="Platzhaltertext"/>
            </w:rPr>
            <w:t>den Betrag (brutto) in €</w:t>
          </w:r>
          <w:r w:rsidRPr="00465483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61166E4C88234BBCAFAF110419948A9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947AAB7-97CA-4307-85E5-73B3F910613E}"/>
      </w:docPartPr>
      <w:docPartBody>
        <w:p w:rsidR="00AD4F9E" w:rsidRDefault="00AD4F9E">
          <w:pPr>
            <w:pStyle w:val="61166E4C88234BBCAFAF110419948A91"/>
          </w:pPr>
          <w:r w:rsidRPr="0078335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3DA4D0AB49E4676982DC723E7BF629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25F3C11-1761-442E-B0B7-BEB185B331E5}"/>
      </w:docPartPr>
      <w:docPartBody>
        <w:p w:rsidR="00AD4F9E" w:rsidRDefault="00AD4F9E">
          <w:pPr>
            <w:pStyle w:val="23DA4D0AB49E4676982DC723E7BF6296"/>
          </w:pPr>
          <w:r w:rsidRPr="00C720F0">
            <w:rPr>
              <w:rStyle w:val="Platzhaltertext"/>
              <w:szCs w:val="19"/>
            </w:rPr>
            <w:t>Klicken Sie hier, um Text einzugeben.</w:t>
          </w:r>
        </w:p>
      </w:docPartBody>
    </w:docPart>
    <w:docPart>
      <w:docPartPr>
        <w:name w:val="0E491735A01D4FB6B9509A001D4AC55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04216D2-5903-4009-8E31-8341E19A2DBF}"/>
      </w:docPartPr>
      <w:docPartBody>
        <w:p w:rsidR="00F470CA" w:rsidRDefault="00880400" w:rsidP="00880400">
          <w:pPr>
            <w:pStyle w:val="0E491735A01D4FB6B9509A001D4AC559"/>
          </w:pPr>
          <w:r w:rsidRPr="00465483">
            <w:rPr>
              <w:rStyle w:val="Platzhaltertext"/>
            </w:rPr>
            <w:t xml:space="preserve">Klicken oder tippen Sie hier, um </w:t>
          </w:r>
          <w:r>
            <w:rPr>
              <w:rStyle w:val="Platzhaltertext"/>
            </w:rPr>
            <w:t>den Preis pro Einheit (netto)</w:t>
          </w:r>
          <w:r w:rsidRPr="00465483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C2B5F744DC2841C486C365FAA59210C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862BB02-1700-4B14-B737-437B4C735B8B}"/>
      </w:docPartPr>
      <w:docPartBody>
        <w:p w:rsidR="00F470CA" w:rsidRDefault="00880400" w:rsidP="00880400">
          <w:pPr>
            <w:pStyle w:val="C2B5F744DC2841C486C365FAA59210C6"/>
          </w:pPr>
          <w:r w:rsidRPr="00465483">
            <w:rPr>
              <w:rStyle w:val="Platzhaltertext"/>
            </w:rPr>
            <w:t xml:space="preserve">Klicken oder tippen Sie hier, um </w:t>
          </w:r>
          <w:r>
            <w:rPr>
              <w:rStyle w:val="Platzhaltertext"/>
            </w:rPr>
            <w:t>den Preis pro Einheit (netto)</w:t>
          </w:r>
          <w:r w:rsidRPr="00465483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CF5CB1148D24445C8B611035725A323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20DD3AA-C792-4868-919D-ED883B55851C}"/>
      </w:docPartPr>
      <w:docPartBody>
        <w:p w:rsidR="00F470CA" w:rsidRDefault="00880400" w:rsidP="00880400">
          <w:pPr>
            <w:pStyle w:val="CF5CB1148D24445C8B611035725A323B"/>
          </w:pPr>
          <w:r w:rsidRPr="00465483">
            <w:rPr>
              <w:rStyle w:val="Platzhaltertext"/>
            </w:rPr>
            <w:t xml:space="preserve">Klicken oder tippen Sie hier, um </w:t>
          </w:r>
          <w:r>
            <w:rPr>
              <w:rStyle w:val="Platzhaltertext"/>
            </w:rPr>
            <w:t xml:space="preserve">den Gesamtpreis (netto) </w:t>
          </w:r>
          <w:r w:rsidRPr="00465483">
            <w:rPr>
              <w:rStyle w:val="Platzhaltertext"/>
            </w:rPr>
            <w:t>einzugeben.</w:t>
          </w:r>
        </w:p>
      </w:docPartBody>
    </w:docPart>
    <w:docPart>
      <w:docPartPr>
        <w:name w:val="02DC6DEBCE4F4411BCC34CFC30D5FB5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4545508-47B8-43D5-B214-23AF7C6D9E3D}"/>
      </w:docPartPr>
      <w:docPartBody>
        <w:p w:rsidR="00F470CA" w:rsidRDefault="00880400" w:rsidP="00880400">
          <w:pPr>
            <w:pStyle w:val="02DC6DEBCE4F4411BCC34CFC30D5FB5B"/>
          </w:pPr>
          <w:r w:rsidRPr="00465483">
            <w:rPr>
              <w:rStyle w:val="Platzhaltertext"/>
            </w:rPr>
            <w:t xml:space="preserve">Klicken oder tippen Sie hier, um </w:t>
          </w:r>
          <w:r>
            <w:rPr>
              <w:rStyle w:val="Platzhaltertext"/>
            </w:rPr>
            <w:t xml:space="preserve">den Gesamtpreis (netto) </w:t>
          </w:r>
          <w:r w:rsidRPr="00465483">
            <w:rPr>
              <w:rStyle w:val="Platzhaltertext"/>
            </w:rPr>
            <w:t>einzugeben.</w:t>
          </w:r>
        </w:p>
      </w:docPartBody>
    </w:docPart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884A8C3-E663-4D7F-B175-F125510FEEEC}"/>
      </w:docPartPr>
      <w:docPartBody>
        <w:p w:rsidR="00F470CA" w:rsidRDefault="00880400">
          <w:r w:rsidRPr="00FD07A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IN OT Cond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IN 2014">
    <w:altName w:val="Cambria"/>
    <w:panose1 w:val="00000000000000000000"/>
    <w:charset w:val="00"/>
    <w:family w:val="roman"/>
    <w:notTrueType/>
    <w:pitch w:val="default"/>
  </w:font>
  <w:font w:name="ArialMT">
    <w:altName w:val="Arial"/>
    <w:charset w:val="00"/>
    <w:family w:val="swiss"/>
    <w:pitch w:val="variable"/>
    <w:sig w:usb0="E0002A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4F9E"/>
    <w:rsid w:val="00046F40"/>
    <w:rsid w:val="001326DF"/>
    <w:rsid w:val="002659C3"/>
    <w:rsid w:val="00345887"/>
    <w:rsid w:val="004C01DC"/>
    <w:rsid w:val="0054289B"/>
    <w:rsid w:val="005E6276"/>
    <w:rsid w:val="00666AC6"/>
    <w:rsid w:val="007E1A43"/>
    <w:rsid w:val="00880400"/>
    <w:rsid w:val="00AD4F9E"/>
    <w:rsid w:val="00CC5C9C"/>
    <w:rsid w:val="00D13536"/>
    <w:rsid w:val="00D35271"/>
    <w:rsid w:val="00E54BEC"/>
    <w:rsid w:val="00F4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880400"/>
    <w:rPr>
      <w:color w:val="808080"/>
    </w:rPr>
  </w:style>
  <w:style w:type="paragraph" w:customStyle="1" w:styleId="39B2C4F9F5974A12AC26F8B4B70A45E5">
    <w:name w:val="39B2C4F9F5974A12AC26F8B4B70A45E5"/>
  </w:style>
  <w:style w:type="paragraph" w:customStyle="1" w:styleId="21790F37E96C4E72B596626722F12C78">
    <w:name w:val="21790F37E96C4E72B596626722F12C78"/>
  </w:style>
  <w:style w:type="paragraph" w:customStyle="1" w:styleId="97B001011CFE406C89A3860A6DD039C8">
    <w:name w:val="97B001011CFE406C89A3860A6DD039C8"/>
  </w:style>
  <w:style w:type="paragraph" w:customStyle="1" w:styleId="C04FAE3D5BE54688B00EFF9C24992237">
    <w:name w:val="C04FAE3D5BE54688B00EFF9C24992237"/>
  </w:style>
  <w:style w:type="paragraph" w:customStyle="1" w:styleId="384F44631B5D4DC9888B955B5F51D275">
    <w:name w:val="384F44631B5D4DC9888B955B5F51D275"/>
  </w:style>
  <w:style w:type="paragraph" w:customStyle="1" w:styleId="D2272DE327D84081A42350FBAB5DDDB1">
    <w:name w:val="D2272DE327D84081A42350FBAB5DDDB1"/>
  </w:style>
  <w:style w:type="paragraph" w:customStyle="1" w:styleId="E5FDAE7DC0DB47D6811A7B2AD7CDB2B2">
    <w:name w:val="E5FDAE7DC0DB47D6811A7B2AD7CDB2B2"/>
  </w:style>
  <w:style w:type="paragraph" w:customStyle="1" w:styleId="61166E4C88234BBCAFAF110419948A91">
    <w:name w:val="61166E4C88234BBCAFAF110419948A91"/>
  </w:style>
  <w:style w:type="paragraph" w:customStyle="1" w:styleId="23DA4D0AB49E4676982DC723E7BF6296">
    <w:name w:val="23DA4D0AB49E4676982DC723E7BF6296"/>
  </w:style>
  <w:style w:type="paragraph" w:customStyle="1" w:styleId="0E491735A01D4FB6B9509A001D4AC559">
    <w:name w:val="0E491735A01D4FB6B9509A001D4AC559"/>
    <w:rsid w:val="00880400"/>
  </w:style>
  <w:style w:type="paragraph" w:customStyle="1" w:styleId="C2B5F744DC2841C486C365FAA59210C6">
    <w:name w:val="C2B5F744DC2841C486C365FAA59210C6"/>
    <w:rsid w:val="00880400"/>
  </w:style>
  <w:style w:type="paragraph" w:customStyle="1" w:styleId="CF5CB1148D24445C8B611035725A323B">
    <w:name w:val="CF5CB1148D24445C8B611035725A323B"/>
    <w:rsid w:val="00880400"/>
  </w:style>
  <w:style w:type="paragraph" w:customStyle="1" w:styleId="02DC6DEBCE4F4411BCC34CFC30D5FB5B">
    <w:name w:val="02DC6DEBCE4F4411BCC34CFC30D5FB5B"/>
    <w:rsid w:val="0088040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Landesanstalt für Medien NRW">
      <a:dk1>
        <a:srgbClr val="000000"/>
      </a:dk1>
      <a:lt1>
        <a:srgbClr val="FFFFFF"/>
      </a:lt1>
      <a:dk2>
        <a:srgbClr val="000000"/>
      </a:dk2>
      <a:lt2>
        <a:srgbClr val="F8F8F8"/>
      </a:lt2>
      <a:accent1>
        <a:srgbClr val="E63264"/>
      </a:accent1>
      <a:accent2>
        <a:srgbClr val="73B959"/>
      </a:accent2>
      <a:accent3>
        <a:srgbClr val="00A096"/>
      </a:accent3>
      <a:accent4>
        <a:srgbClr val="EB6E87"/>
      </a:accent4>
      <a:accent5>
        <a:srgbClr val="00737D"/>
      </a:accent5>
      <a:accent6>
        <a:srgbClr val="000000"/>
      </a:accent6>
      <a:hlink>
        <a:srgbClr val="5F5F5F"/>
      </a:hlink>
      <a:folHlink>
        <a:srgbClr val="919191"/>
      </a:folHlink>
    </a:clrScheme>
    <a:fontScheme name="Landesanstalt für Medien NRW">
      <a:majorFont>
        <a:latin typeface="DIN OT Cond"/>
        <a:ea typeface=""/>
        <a:cs typeface=""/>
      </a:majorFont>
      <a:minorFont>
        <a:latin typeface="DIN 2014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C97C3F58771824F9438DC2D21560ED0" ma:contentTypeVersion="15" ma:contentTypeDescription="Ein neues Dokument erstellen." ma:contentTypeScope="" ma:versionID="cdd6261dfc029c3dd5521df542cd1067">
  <xsd:schema xmlns:xsd="http://www.w3.org/2001/XMLSchema" xmlns:xs="http://www.w3.org/2001/XMLSchema" xmlns:p="http://schemas.microsoft.com/office/2006/metadata/properties" xmlns:ns2="15c65617-10ff-4991-9b8f-9e4be3e77517" xmlns:ns3="45906726-f604-4941-8014-7f3ab2ff7bcd" targetNamespace="http://schemas.microsoft.com/office/2006/metadata/properties" ma:root="true" ma:fieldsID="1ed22aa0cfea3620ffba9ee4f7b19048" ns2:_="" ns3:_="">
    <xsd:import namespace="15c65617-10ff-4991-9b8f-9e4be3e77517"/>
    <xsd:import namespace="45906726-f604-4941-8014-7f3ab2ff7bc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c65617-10ff-4991-9b8f-9e4be3e7751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4cbfed60-23e7-449b-9bfc-784a518ac322}" ma:internalName="TaxCatchAll" ma:showField="CatchAllData" ma:web="15c65617-10ff-4991-9b8f-9e4be3e7751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906726-f604-4941-8014-7f3ab2ff7b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210faf6e-084d-41d6-a430-d0da57c6aa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5906726-f604-4941-8014-7f3ab2ff7bcd">
      <Terms xmlns="http://schemas.microsoft.com/office/infopath/2007/PartnerControls"/>
    </lcf76f155ced4ddcb4097134ff3c332f>
    <TaxCatchAll xmlns="15c65617-10ff-4991-9b8f-9e4be3e77517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B56FA88-0E08-4F1A-B274-00902F85E2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c65617-10ff-4991-9b8f-9e4be3e77517"/>
    <ds:schemaRef ds:uri="45906726-f604-4941-8014-7f3ab2ff7b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552FF6B-258F-43C7-B11F-2D34AD829BD2}">
  <ds:schemaRefs>
    <ds:schemaRef ds:uri="http://schemas.microsoft.com/office/2006/metadata/properties"/>
    <ds:schemaRef ds:uri="http://schemas.microsoft.com/office/infopath/2007/PartnerControls"/>
    <ds:schemaRef ds:uri="45906726-f604-4941-8014-7f3ab2ff7bcd"/>
    <ds:schemaRef ds:uri="15c65617-10ff-4991-9b8f-9e4be3e77517"/>
  </ds:schemaRefs>
</ds:datastoreItem>
</file>

<file path=customXml/itemProps3.xml><?xml version="1.0" encoding="utf-8"?>
<ds:datastoreItem xmlns:ds="http://schemas.openxmlformats.org/officeDocument/2006/customXml" ds:itemID="{92ED0694-22AE-41BE-B2A2-214FD59AC3C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4E978E3-77DE-4258-BBFB-78E1CB6B86C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%5bVergabe%5d%20-%20Preisblatt</Template>
  <TotalTime>0</TotalTime>
  <Pages>3</Pages>
  <Words>345</Words>
  <Characters>2409</Characters>
  <Application>Microsoft Office Word</Application>
  <DocSecurity>0</DocSecurity>
  <Lines>172</Lines>
  <Paragraphs>51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Wunder, Daria</dc:creator>
  <cp:keywords/>
  <dc:description/>
  <cp:lastModifiedBy>Reekers, Vanessa</cp:lastModifiedBy>
  <cp:revision>28</cp:revision>
  <cp:lastPrinted>2020-08-25T12:00:00Z</cp:lastPrinted>
  <dcterms:created xsi:type="dcterms:W3CDTF">2026-06-11T06:54:00Z</dcterms:created>
  <dcterms:modified xsi:type="dcterms:W3CDTF">2026-07-15T12:07:00Z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0x010100FC97C3F58771824F9438DC2D21560ED0</vt:lpwstr>
  </property>
  <property fmtid="{D5CDD505-2E9C-101B-9397-08002B2CF9AE}" pid="3" name="MediaServiceImageTags">
    <vt:lpwstr/>
  </property>
  <property fmtid="{D5CDD505-2E9C-101B-9397-08002B2CF9AE}" pid="4" name="Order">
    <vt:r8>1250000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